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word/stylesWithEffects.xml" ContentType="application/vnd.ms-word.stylesWithEffect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numbering.xml" ContentType="application/vnd.openxmlformats-officedocument.wordprocessingml.numbering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B6B6949" w14:textId="21DFE8B0" w:rsidR="00172D84" w:rsidRPr="00994037" w:rsidRDefault="00172D84" w:rsidP="00EB6245">
      <w:pPr>
        <w:jc w:val="center"/>
      </w:pPr>
    </w:p>
    <w:p w14:paraId="62B30BE8" w14:textId="7421A1BD" w:rsidR="007C04DE" w:rsidRPr="00994037" w:rsidRDefault="007E6E27" w:rsidP="00077CDA">
      <w:pPr>
        <w:jc w:val="center"/>
      </w:pPr>
      <w:r>
        <w:rPr>
          <w:b/>
          <w:sz w:val="36"/>
          <w:szCs w:val="36"/>
          <w:u w:val="single"/>
        </w:rPr>
        <w:t>DOKUMENTACJA</w:t>
      </w:r>
      <w:r w:rsidR="00FD2A28">
        <w:rPr>
          <w:b/>
          <w:sz w:val="36"/>
          <w:szCs w:val="36"/>
          <w:u w:val="single"/>
        </w:rPr>
        <w:t xml:space="preserve"> </w:t>
      </w:r>
      <w:r w:rsidR="00CF19D5">
        <w:rPr>
          <w:b/>
          <w:sz w:val="36"/>
          <w:szCs w:val="36"/>
          <w:u w:val="single"/>
        </w:rPr>
        <w:t>PO</w:t>
      </w:r>
      <w:r w:rsidR="00CD13C6">
        <w:rPr>
          <w:b/>
          <w:sz w:val="36"/>
          <w:szCs w:val="36"/>
          <w:u w:val="single"/>
        </w:rPr>
        <w:t>WYKONAWCZA</w:t>
      </w:r>
      <w:r>
        <w:rPr>
          <w:b/>
          <w:sz w:val="36"/>
          <w:szCs w:val="36"/>
          <w:u w:val="single"/>
        </w:rPr>
        <w:t xml:space="preserve"> </w:t>
      </w:r>
    </w:p>
    <w:p w14:paraId="09DC9CD3" w14:textId="2E1F2DBB" w:rsidR="009E1A8D" w:rsidRDefault="00CF4788" w:rsidP="007C04DE">
      <w:pPr>
        <w:ind w:firstLine="0"/>
        <w:jc w:val="center"/>
        <w:rPr>
          <w:sz w:val="28"/>
          <w:szCs w:val="28"/>
        </w:rPr>
      </w:pPr>
      <w:r>
        <w:rPr>
          <w:sz w:val="28"/>
          <w:szCs w:val="28"/>
        </w:rPr>
        <w:t>Podłączenie</w:t>
      </w:r>
      <w:r w:rsidR="00AB0133">
        <w:rPr>
          <w:sz w:val="28"/>
          <w:szCs w:val="28"/>
        </w:rPr>
        <w:t xml:space="preserve"> t</w:t>
      </w:r>
      <w:r w:rsidR="00D5683B">
        <w:rPr>
          <w:sz w:val="28"/>
          <w:szCs w:val="28"/>
        </w:rPr>
        <w:t xml:space="preserve">ablic </w:t>
      </w:r>
      <w:r w:rsidR="00AB0133">
        <w:rPr>
          <w:sz w:val="28"/>
          <w:szCs w:val="28"/>
        </w:rPr>
        <w:t>S</w:t>
      </w:r>
      <w:r w:rsidR="00D5683B">
        <w:rPr>
          <w:sz w:val="28"/>
          <w:szCs w:val="28"/>
        </w:rPr>
        <w:t>DIP-</w:t>
      </w:r>
      <w:r w:rsidR="00AB0133">
        <w:rPr>
          <w:sz w:val="28"/>
          <w:szCs w:val="28"/>
        </w:rPr>
        <w:t xml:space="preserve">1 </w:t>
      </w:r>
      <w:r w:rsidR="00CF19D5">
        <w:rPr>
          <w:sz w:val="28"/>
          <w:szCs w:val="28"/>
        </w:rPr>
        <w:t>do</w:t>
      </w:r>
      <w:r>
        <w:rPr>
          <w:sz w:val="28"/>
          <w:szCs w:val="28"/>
        </w:rPr>
        <w:t xml:space="preserve"> </w:t>
      </w:r>
    </w:p>
    <w:p w14:paraId="6F790073" w14:textId="77777777" w:rsidR="009B66D1" w:rsidRPr="00994037" w:rsidRDefault="009B66D1" w:rsidP="007C04DE">
      <w:pPr>
        <w:ind w:firstLine="0"/>
        <w:jc w:val="center"/>
        <w:rPr>
          <w:sz w:val="28"/>
          <w:szCs w:val="28"/>
        </w:rPr>
      </w:pPr>
      <w:r w:rsidRPr="009B66D1">
        <w:rPr>
          <w:sz w:val="28"/>
          <w:szCs w:val="28"/>
        </w:rPr>
        <w:t>System</w:t>
      </w:r>
      <w:r>
        <w:rPr>
          <w:sz w:val="28"/>
          <w:szCs w:val="28"/>
        </w:rPr>
        <w:t>u</w:t>
      </w:r>
      <w:r w:rsidRPr="009B66D1">
        <w:rPr>
          <w:sz w:val="28"/>
          <w:szCs w:val="28"/>
        </w:rPr>
        <w:t xml:space="preserve"> Dynamicznej Informacji Pasażerskiej II</w:t>
      </w:r>
    </w:p>
    <w:p w14:paraId="101325A7" w14:textId="77777777" w:rsidR="00172D84" w:rsidRPr="00994037" w:rsidRDefault="00172D84" w:rsidP="007C04DE">
      <w:pPr>
        <w:ind w:firstLine="0"/>
        <w:jc w:val="center"/>
        <w:rPr>
          <w:sz w:val="24"/>
          <w:szCs w:val="24"/>
        </w:rPr>
      </w:pPr>
    </w:p>
    <w:p w14:paraId="49984478" w14:textId="34F0A1C4" w:rsidR="007C04DE" w:rsidRPr="00994037" w:rsidRDefault="007C04DE" w:rsidP="007C04DE">
      <w:pPr>
        <w:spacing w:after="240" w:line="240" w:lineRule="auto"/>
        <w:ind w:left="2835" w:hanging="2835"/>
        <w:rPr>
          <w:b/>
          <w:sz w:val="24"/>
          <w:szCs w:val="24"/>
        </w:rPr>
      </w:pPr>
      <w:r w:rsidRPr="00994037">
        <w:rPr>
          <w:sz w:val="24"/>
          <w:szCs w:val="24"/>
          <w:u w:val="single"/>
        </w:rPr>
        <w:t>Zadanie:</w:t>
      </w:r>
      <w:r w:rsidRPr="00994037">
        <w:rPr>
          <w:sz w:val="24"/>
          <w:szCs w:val="24"/>
        </w:rPr>
        <w:tab/>
      </w:r>
      <w:r w:rsidR="00491C6F">
        <w:rPr>
          <w:sz w:val="24"/>
          <w:szCs w:val="24"/>
        </w:rPr>
        <w:t>„</w:t>
      </w:r>
      <w:r w:rsidR="003E5127">
        <w:rPr>
          <w:sz w:val="24"/>
          <w:szCs w:val="24"/>
        </w:rPr>
        <w:t>Usługa kompleksowego podłączenia 81 tablic do Systemu Dynamicznej Informacji Pasażerskiej II”</w:t>
      </w:r>
    </w:p>
    <w:p w14:paraId="036C7C07" w14:textId="2D809354" w:rsidR="007A61DF" w:rsidRDefault="007C04DE" w:rsidP="00CF4788">
      <w:pPr>
        <w:spacing w:line="240" w:lineRule="auto"/>
        <w:ind w:left="2835" w:hanging="2835"/>
        <w:rPr>
          <w:sz w:val="24"/>
          <w:szCs w:val="24"/>
        </w:rPr>
      </w:pPr>
      <w:r w:rsidRPr="00994037">
        <w:rPr>
          <w:sz w:val="24"/>
          <w:szCs w:val="24"/>
          <w:u w:val="single"/>
        </w:rPr>
        <w:t>Zamawiający:</w:t>
      </w:r>
      <w:r w:rsidRPr="00994037">
        <w:rPr>
          <w:sz w:val="24"/>
          <w:szCs w:val="24"/>
        </w:rPr>
        <w:tab/>
      </w:r>
      <w:r w:rsidR="007A61DF" w:rsidRPr="007A61DF">
        <w:rPr>
          <w:b/>
          <w:sz w:val="24"/>
          <w:szCs w:val="24"/>
        </w:rPr>
        <w:t>Górnośląsko-Zagłębiow</w:t>
      </w:r>
      <w:r w:rsidR="00CF4788">
        <w:rPr>
          <w:b/>
          <w:sz w:val="24"/>
          <w:szCs w:val="24"/>
        </w:rPr>
        <w:t>ska</w:t>
      </w:r>
      <w:r w:rsidR="007A61DF" w:rsidRPr="007A61DF">
        <w:rPr>
          <w:b/>
          <w:sz w:val="24"/>
          <w:szCs w:val="24"/>
        </w:rPr>
        <w:t xml:space="preserve"> Metropoli</w:t>
      </w:r>
      <w:r w:rsidR="00CF4788">
        <w:rPr>
          <w:b/>
          <w:sz w:val="24"/>
          <w:szCs w:val="24"/>
        </w:rPr>
        <w:t>a</w:t>
      </w:r>
    </w:p>
    <w:p w14:paraId="2440B967" w14:textId="73DEBA08" w:rsidR="007A61DF" w:rsidRDefault="007A61DF" w:rsidP="007A61DF">
      <w:pPr>
        <w:spacing w:line="240" w:lineRule="auto"/>
        <w:ind w:left="2835" w:hanging="3"/>
        <w:rPr>
          <w:sz w:val="24"/>
          <w:szCs w:val="24"/>
        </w:rPr>
      </w:pPr>
      <w:r w:rsidRPr="007A61DF">
        <w:rPr>
          <w:sz w:val="24"/>
          <w:szCs w:val="24"/>
        </w:rPr>
        <w:t>ul. Barbary 21A</w:t>
      </w:r>
    </w:p>
    <w:p w14:paraId="7C5EB265" w14:textId="7E31CD00" w:rsidR="007C04DE" w:rsidRPr="00994037" w:rsidRDefault="007A61DF" w:rsidP="007A61DF">
      <w:pPr>
        <w:spacing w:after="240" w:line="240" w:lineRule="auto"/>
        <w:ind w:left="2835" w:hanging="3"/>
        <w:rPr>
          <w:sz w:val="24"/>
          <w:szCs w:val="24"/>
        </w:rPr>
      </w:pPr>
      <w:r w:rsidRPr="007A61DF">
        <w:rPr>
          <w:sz w:val="24"/>
          <w:szCs w:val="24"/>
        </w:rPr>
        <w:t>40-053 Katowice</w:t>
      </w:r>
    </w:p>
    <w:p w14:paraId="57EEBD28" w14:textId="77777777" w:rsidR="007C04DE" w:rsidRPr="00994037" w:rsidRDefault="00EB6245" w:rsidP="007C04DE">
      <w:pPr>
        <w:spacing w:line="240" w:lineRule="auto"/>
        <w:ind w:left="1418" w:hanging="1418"/>
        <w:rPr>
          <w:sz w:val="24"/>
          <w:szCs w:val="24"/>
        </w:rPr>
      </w:pPr>
      <w:r w:rsidRPr="00994037">
        <w:rPr>
          <w:sz w:val="24"/>
          <w:szCs w:val="24"/>
          <w:u w:val="single"/>
        </w:rPr>
        <w:t>W</w:t>
      </w:r>
      <w:r w:rsidR="007C04DE" w:rsidRPr="00994037">
        <w:rPr>
          <w:sz w:val="24"/>
          <w:szCs w:val="24"/>
          <w:u w:val="single"/>
        </w:rPr>
        <w:t>ykonawca:</w:t>
      </w:r>
      <w:r w:rsidR="007C04DE" w:rsidRPr="00994037">
        <w:rPr>
          <w:sz w:val="24"/>
          <w:szCs w:val="24"/>
        </w:rPr>
        <w:tab/>
      </w:r>
      <w:r w:rsidR="007C04DE" w:rsidRPr="00994037">
        <w:rPr>
          <w:sz w:val="24"/>
          <w:szCs w:val="24"/>
        </w:rPr>
        <w:tab/>
      </w:r>
      <w:r w:rsidRPr="00994037">
        <w:rPr>
          <w:sz w:val="24"/>
          <w:szCs w:val="24"/>
        </w:rPr>
        <w:tab/>
      </w:r>
      <w:r w:rsidR="00077CDA" w:rsidRPr="00994037">
        <w:rPr>
          <w:b/>
          <w:sz w:val="24"/>
          <w:szCs w:val="24"/>
        </w:rPr>
        <w:t>DYSTEN Sp. z o.o.</w:t>
      </w:r>
    </w:p>
    <w:p w14:paraId="7CDB9A18" w14:textId="77777777" w:rsidR="00172D84" w:rsidRPr="00994037" w:rsidRDefault="007C04DE" w:rsidP="0083655B">
      <w:pPr>
        <w:spacing w:after="240" w:line="240" w:lineRule="auto"/>
        <w:ind w:left="1418" w:hanging="1418"/>
        <w:rPr>
          <w:sz w:val="24"/>
          <w:szCs w:val="24"/>
        </w:rPr>
      </w:pPr>
      <w:r w:rsidRPr="00994037">
        <w:rPr>
          <w:sz w:val="24"/>
          <w:szCs w:val="24"/>
        </w:rPr>
        <w:tab/>
      </w:r>
      <w:r w:rsidRPr="00994037">
        <w:rPr>
          <w:sz w:val="24"/>
          <w:szCs w:val="24"/>
        </w:rPr>
        <w:tab/>
      </w:r>
      <w:r w:rsidRPr="00994037">
        <w:rPr>
          <w:sz w:val="24"/>
          <w:szCs w:val="24"/>
        </w:rPr>
        <w:tab/>
        <w:t xml:space="preserve">ul. </w:t>
      </w:r>
      <w:r w:rsidR="00077CDA" w:rsidRPr="00994037">
        <w:rPr>
          <w:sz w:val="24"/>
          <w:szCs w:val="24"/>
        </w:rPr>
        <w:t xml:space="preserve">Grunwaldzka 91, </w:t>
      </w:r>
      <w:r w:rsidR="0083655B" w:rsidRPr="00994037">
        <w:rPr>
          <w:sz w:val="24"/>
          <w:szCs w:val="24"/>
        </w:rPr>
        <w:t>41-800 Zabrze</w:t>
      </w:r>
    </w:p>
    <w:p w14:paraId="0FB38082" w14:textId="22C9FBFF" w:rsidR="008F6029" w:rsidRPr="00994037" w:rsidRDefault="008F6029" w:rsidP="0083655B">
      <w:pPr>
        <w:spacing w:after="240" w:line="240" w:lineRule="auto"/>
        <w:ind w:left="1418" w:hanging="1418"/>
        <w:rPr>
          <w:sz w:val="24"/>
          <w:szCs w:val="24"/>
        </w:rPr>
      </w:pPr>
      <w:r w:rsidRPr="00994037">
        <w:rPr>
          <w:sz w:val="24"/>
          <w:szCs w:val="24"/>
          <w:u w:val="single"/>
        </w:rPr>
        <w:t>Nr umowy:</w:t>
      </w:r>
      <w:r w:rsidRPr="00994037">
        <w:rPr>
          <w:sz w:val="24"/>
          <w:szCs w:val="24"/>
        </w:rPr>
        <w:tab/>
      </w:r>
      <w:r w:rsidRPr="00994037">
        <w:rPr>
          <w:sz w:val="24"/>
          <w:szCs w:val="24"/>
        </w:rPr>
        <w:tab/>
      </w:r>
      <w:r w:rsidRPr="00994037">
        <w:rPr>
          <w:sz w:val="24"/>
          <w:szCs w:val="24"/>
        </w:rPr>
        <w:tab/>
      </w:r>
      <w:r w:rsidR="003E5127">
        <w:rPr>
          <w:sz w:val="24"/>
          <w:szCs w:val="24"/>
        </w:rPr>
        <w:t>IN/23/2020 zawarta w dniu 11.08.2020</w:t>
      </w:r>
    </w:p>
    <w:p w14:paraId="337FA001" w14:textId="77777777" w:rsidR="00D938C3" w:rsidRDefault="00D938C3" w:rsidP="00D938C3">
      <w:pPr>
        <w:spacing w:line="240" w:lineRule="auto"/>
        <w:ind w:left="1418" w:hanging="1418"/>
        <w:rPr>
          <w:sz w:val="24"/>
          <w:szCs w:val="24"/>
          <w:u w:val="single"/>
        </w:rPr>
      </w:pPr>
      <w:r>
        <w:rPr>
          <w:sz w:val="24"/>
          <w:szCs w:val="24"/>
          <w:u w:val="single"/>
        </w:rPr>
        <w:t xml:space="preserve">Znak spawy </w:t>
      </w:r>
    </w:p>
    <w:p w14:paraId="7C2DCB7E" w14:textId="06C8A6E7" w:rsidR="00D938C3" w:rsidRPr="00D938C3" w:rsidRDefault="00D938C3" w:rsidP="0083655B">
      <w:pPr>
        <w:spacing w:after="240" w:line="240" w:lineRule="auto"/>
        <w:ind w:left="1418" w:hanging="1418"/>
        <w:rPr>
          <w:sz w:val="24"/>
          <w:szCs w:val="24"/>
        </w:rPr>
      </w:pPr>
      <w:r>
        <w:rPr>
          <w:sz w:val="24"/>
          <w:szCs w:val="24"/>
          <w:u w:val="single"/>
        </w:rPr>
        <w:t>Zamawiającego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ZA.270.8.2020</w:t>
      </w:r>
    </w:p>
    <w:p w14:paraId="7455C361" w14:textId="6A633D26" w:rsidR="00172D84" w:rsidRPr="00994037" w:rsidRDefault="007C04DE" w:rsidP="0083655B">
      <w:pPr>
        <w:spacing w:after="240" w:line="240" w:lineRule="auto"/>
        <w:ind w:left="1418" w:hanging="1418"/>
        <w:rPr>
          <w:sz w:val="24"/>
          <w:szCs w:val="24"/>
        </w:rPr>
      </w:pPr>
      <w:r w:rsidRPr="00994037">
        <w:rPr>
          <w:sz w:val="24"/>
          <w:szCs w:val="24"/>
          <w:u w:val="single"/>
        </w:rPr>
        <w:t>Nr</w:t>
      </w:r>
      <w:r w:rsidR="00EB6245" w:rsidRPr="00994037">
        <w:rPr>
          <w:sz w:val="24"/>
          <w:szCs w:val="24"/>
          <w:u w:val="single"/>
        </w:rPr>
        <w:t xml:space="preserve"> projektu Dysten</w:t>
      </w:r>
      <w:r w:rsidRPr="00994037">
        <w:rPr>
          <w:sz w:val="24"/>
          <w:szCs w:val="24"/>
          <w:u w:val="single"/>
        </w:rPr>
        <w:t>:</w:t>
      </w:r>
      <w:r w:rsidRPr="00994037">
        <w:rPr>
          <w:sz w:val="24"/>
          <w:szCs w:val="24"/>
        </w:rPr>
        <w:tab/>
      </w:r>
      <w:r w:rsidRPr="00994037">
        <w:rPr>
          <w:sz w:val="24"/>
          <w:szCs w:val="24"/>
        </w:rPr>
        <w:tab/>
      </w:r>
      <w:r w:rsidR="003E5127">
        <w:rPr>
          <w:sz w:val="24"/>
          <w:szCs w:val="24"/>
        </w:rPr>
        <w:t>2023</w:t>
      </w:r>
    </w:p>
    <w:p w14:paraId="19355D5F" w14:textId="54432C49" w:rsidR="00172D84" w:rsidRPr="00994037" w:rsidRDefault="007C04DE" w:rsidP="0083655B">
      <w:pPr>
        <w:spacing w:after="240" w:line="240" w:lineRule="auto"/>
        <w:ind w:left="1418" w:hanging="1418"/>
        <w:rPr>
          <w:sz w:val="24"/>
          <w:szCs w:val="24"/>
        </w:rPr>
      </w:pPr>
      <w:r w:rsidRPr="00994037">
        <w:rPr>
          <w:sz w:val="24"/>
          <w:szCs w:val="24"/>
          <w:u w:val="single"/>
        </w:rPr>
        <w:t>Opracował:</w:t>
      </w:r>
      <w:r w:rsidRPr="00994037">
        <w:rPr>
          <w:sz w:val="24"/>
          <w:szCs w:val="24"/>
        </w:rPr>
        <w:tab/>
      </w:r>
      <w:r w:rsidRPr="00994037">
        <w:rPr>
          <w:sz w:val="24"/>
          <w:szCs w:val="24"/>
        </w:rPr>
        <w:tab/>
      </w:r>
      <w:r w:rsidRPr="00994037">
        <w:rPr>
          <w:sz w:val="24"/>
          <w:szCs w:val="24"/>
        </w:rPr>
        <w:tab/>
      </w:r>
      <w:r w:rsidR="001062AE">
        <w:rPr>
          <w:sz w:val="24"/>
          <w:szCs w:val="24"/>
        </w:rPr>
        <w:t>Tomasz Skrzypczak</w:t>
      </w:r>
    </w:p>
    <w:p w14:paraId="2F4BC62D" w14:textId="073B0D1C" w:rsidR="00A64CBB" w:rsidRPr="00994037" w:rsidRDefault="00A64CBB" w:rsidP="007C04DE">
      <w:pPr>
        <w:spacing w:after="240" w:line="240" w:lineRule="auto"/>
        <w:ind w:left="1418" w:hanging="1418"/>
        <w:rPr>
          <w:sz w:val="24"/>
          <w:szCs w:val="24"/>
        </w:rPr>
      </w:pPr>
      <w:r w:rsidRPr="00994037">
        <w:rPr>
          <w:sz w:val="24"/>
          <w:szCs w:val="24"/>
          <w:u w:val="single"/>
        </w:rPr>
        <w:t>Wersja:</w:t>
      </w:r>
      <w:r w:rsidR="007E6E27">
        <w:rPr>
          <w:sz w:val="24"/>
          <w:szCs w:val="24"/>
        </w:rPr>
        <w:tab/>
      </w:r>
      <w:r w:rsidR="007E6E27">
        <w:rPr>
          <w:sz w:val="24"/>
          <w:szCs w:val="24"/>
        </w:rPr>
        <w:tab/>
      </w:r>
      <w:r w:rsidR="007E6E27">
        <w:rPr>
          <w:sz w:val="24"/>
          <w:szCs w:val="24"/>
        </w:rPr>
        <w:tab/>
      </w:r>
      <w:r w:rsidR="00BF0E52">
        <w:rPr>
          <w:sz w:val="24"/>
          <w:szCs w:val="24"/>
        </w:rPr>
        <w:t>v1.</w:t>
      </w:r>
      <w:r w:rsidR="003E5127">
        <w:rPr>
          <w:sz w:val="24"/>
          <w:szCs w:val="24"/>
        </w:rPr>
        <w:t>0</w:t>
      </w:r>
    </w:p>
    <w:p w14:paraId="08FE7CD3" w14:textId="659AF812" w:rsidR="007C04DE" w:rsidRPr="00FD3A97" w:rsidRDefault="007C04DE" w:rsidP="00FD3A97">
      <w:pPr>
        <w:spacing w:after="240" w:line="240" w:lineRule="auto"/>
        <w:ind w:left="1418" w:hanging="1418"/>
        <w:rPr>
          <w:b/>
          <w:sz w:val="36"/>
          <w:szCs w:val="36"/>
        </w:rPr>
      </w:pPr>
      <w:r w:rsidRPr="00994037">
        <w:rPr>
          <w:sz w:val="24"/>
          <w:szCs w:val="24"/>
          <w:u w:val="single"/>
        </w:rPr>
        <w:t>Data:</w:t>
      </w:r>
      <w:r w:rsidR="00A32806" w:rsidRPr="00994037">
        <w:rPr>
          <w:sz w:val="24"/>
          <w:szCs w:val="24"/>
        </w:rPr>
        <w:tab/>
      </w:r>
      <w:r w:rsidR="00A32806" w:rsidRPr="00994037">
        <w:rPr>
          <w:sz w:val="24"/>
          <w:szCs w:val="24"/>
        </w:rPr>
        <w:tab/>
      </w:r>
      <w:r w:rsidR="00A32806" w:rsidRPr="00994037">
        <w:rPr>
          <w:sz w:val="24"/>
          <w:szCs w:val="24"/>
        </w:rPr>
        <w:tab/>
      </w:r>
      <w:r w:rsidR="001062AE">
        <w:rPr>
          <w:sz w:val="24"/>
          <w:szCs w:val="24"/>
        </w:rPr>
        <w:t>2</w:t>
      </w:r>
      <w:r w:rsidR="00CF19D5">
        <w:rPr>
          <w:sz w:val="24"/>
          <w:szCs w:val="24"/>
        </w:rPr>
        <w:t>8</w:t>
      </w:r>
      <w:r w:rsidR="00BF0E52">
        <w:rPr>
          <w:sz w:val="24"/>
          <w:szCs w:val="24"/>
        </w:rPr>
        <w:t>.</w:t>
      </w:r>
      <w:r w:rsidR="00CF19D5">
        <w:rPr>
          <w:sz w:val="24"/>
          <w:szCs w:val="24"/>
        </w:rPr>
        <w:t>10</w:t>
      </w:r>
      <w:r w:rsidR="001062AE">
        <w:rPr>
          <w:sz w:val="24"/>
          <w:szCs w:val="24"/>
        </w:rPr>
        <w:t>.2020</w:t>
      </w:r>
      <w:r w:rsidR="00BF0E52">
        <w:rPr>
          <w:sz w:val="24"/>
          <w:szCs w:val="24"/>
        </w:rPr>
        <w:t xml:space="preserve">r. </w:t>
      </w:r>
    </w:p>
    <w:p w14:paraId="26076147" w14:textId="0BEEF18F" w:rsidR="007C04DE" w:rsidRPr="00994037" w:rsidRDefault="00FD3A97" w:rsidP="007C04DE">
      <w:pPr>
        <w:spacing w:line="240" w:lineRule="auto"/>
        <w:ind w:left="1418" w:hanging="1418"/>
        <w:rPr>
          <w:sz w:val="24"/>
          <w:szCs w:val="24"/>
          <w:u w:val="single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</w:p>
    <w:p w14:paraId="042BA43B" w14:textId="77777777" w:rsidR="007C04DE" w:rsidRPr="00994037" w:rsidRDefault="00E7057B" w:rsidP="007C04DE">
      <w:pPr>
        <w:spacing w:line="240" w:lineRule="auto"/>
        <w:ind w:left="1418" w:hanging="1418"/>
        <w:rPr>
          <w:noProof/>
          <w:sz w:val="24"/>
          <w:szCs w:val="24"/>
        </w:rPr>
      </w:pPr>
      <w:r w:rsidRPr="00994037">
        <w:rPr>
          <w:sz w:val="24"/>
          <w:szCs w:val="24"/>
        </w:rPr>
        <w:tab/>
      </w:r>
      <w:r w:rsidRPr="00994037">
        <w:rPr>
          <w:sz w:val="24"/>
          <w:szCs w:val="24"/>
        </w:rPr>
        <w:tab/>
      </w:r>
      <w:r w:rsidRPr="00994037">
        <w:rPr>
          <w:sz w:val="24"/>
          <w:szCs w:val="24"/>
        </w:rPr>
        <w:tab/>
      </w:r>
    </w:p>
    <w:p w14:paraId="19483132" w14:textId="77777777" w:rsidR="00EB6245" w:rsidRPr="00994037" w:rsidRDefault="00EB6245" w:rsidP="007C04DE">
      <w:pPr>
        <w:spacing w:line="240" w:lineRule="auto"/>
        <w:ind w:left="1418" w:hanging="1418"/>
        <w:rPr>
          <w:noProof/>
          <w:sz w:val="24"/>
          <w:szCs w:val="24"/>
        </w:rPr>
      </w:pPr>
    </w:p>
    <w:p w14:paraId="019402C4" w14:textId="77777777" w:rsidR="00EB6245" w:rsidRPr="00994037" w:rsidRDefault="00EB6245" w:rsidP="007C04DE">
      <w:pPr>
        <w:spacing w:line="240" w:lineRule="auto"/>
        <w:ind w:left="1418" w:hanging="1418"/>
        <w:rPr>
          <w:noProof/>
          <w:sz w:val="24"/>
          <w:szCs w:val="24"/>
        </w:rPr>
      </w:pPr>
    </w:p>
    <w:p w14:paraId="37834FA1" w14:textId="21398596" w:rsidR="006E6529" w:rsidRDefault="006E6529" w:rsidP="007C04DE">
      <w:pPr>
        <w:jc w:val="center"/>
      </w:pPr>
    </w:p>
    <w:p w14:paraId="36C693F3" w14:textId="7B269D8D" w:rsidR="008B73BB" w:rsidRDefault="008B73BB" w:rsidP="007C04DE">
      <w:pPr>
        <w:jc w:val="center"/>
      </w:pPr>
    </w:p>
    <w:p w14:paraId="137726FB" w14:textId="171CC61D" w:rsidR="008B73BB" w:rsidRDefault="008B73BB" w:rsidP="007C04DE">
      <w:pPr>
        <w:jc w:val="center"/>
      </w:pPr>
    </w:p>
    <w:p w14:paraId="45E91489" w14:textId="19C5A8FC" w:rsidR="003E5127" w:rsidRDefault="003E5127" w:rsidP="007C04DE">
      <w:pPr>
        <w:jc w:val="center"/>
      </w:pPr>
    </w:p>
    <w:p w14:paraId="4EF07D86" w14:textId="7B0C5D6F" w:rsidR="003E5127" w:rsidRDefault="003E5127" w:rsidP="007C04DE">
      <w:pPr>
        <w:jc w:val="center"/>
      </w:pPr>
    </w:p>
    <w:p w14:paraId="246970C6" w14:textId="77777777" w:rsidR="003E5127" w:rsidRDefault="003E5127" w:rsidP="007C04DE">
      <w:pPr>
        <w:jc w:val="center"/>
      </w:pPr>
    </w:p>
    <w:p w14:paraId="053569EB" w14:textId="77777777" w:rsidR="008B73BB" w:rsidRPr="00994037" w:rsidRDefault="008B73BB" w:rsidP="007C04DE">
      <w:pPr>
        <w:jc w:val="center"/>
      </w:pPr>
    </w:p>
    <w:p w14:paraId="43929B75" w14:textId="77777777" w:rsidR="006E6529" w:rsidRPr="00994037" w:rsidRDefault="006E6529" w:rsidP="007C04DE">
      <w:pPr>
        <w:jc w:val="center"/>
      </w:pPr>
    </w:p>
    <w:p w14:paraId="6A62B011" w14:textId="6E8CB55A" w:rsidR="007C04DE" w:rsidRDefault="00172D84" w:rsidP="007C04DE">
      <w:pPr>
        <w:jc w:val="center"/>
      </w:pPr>
      <w:r w:rsidRPr="00994037">
        <w:t xml:space="preserve">Zabrze, </w:t>
      </w:r>
      <w:r w:rsidR="00CF19D5">
        <w:t>październik</w:t>
      </w:r>
      <w:r w:rsidR="00A64CBB" w:rsidRPr="00994037">
        <w:t xml:space="preserve"> 20</w:t>
      </w:r>
      <w:r w:rsidR="003E5127">
        <w:t>20</w:t>
      </w:r>
    </w:p>
    <w:p w14:paraId="703ABAD3" w14:textId="77777777" w:rsidR="00712737" w:rsidRPr="00712737" w:rsidRDefault="00712737" w:rsidP="00E80D57">
      <w:pPr>
        <w:pStyle w:val="NagCandara"/>
        <w:ind w:firstLine="0"/>
        <w:jc w:val="left"/>
        <w:rPr>
          <w:rFonts w:ascii="Candara" w:hAnsi="Candara"/>
          <w:lang w:eastAsia="de-DE"/>
        </w:rPr>
      </w:pPr>
      <w:bookmarkStart w:id="0" w:name="_Toc54911802"/>
      <w:r>
        <w:rPr>
          <w:rFonts w:ascii="Candara" w:hAnsi="Candara"/>
          <w:lang w:val="pl-PL" w:eastAsia="de-DE"/>
        </w:rPr>
        <w:lastRenderedPageBreak/>
        <w:t>Rejestr wprowadzonych zmian</w:t>
      </w:r>
      <w:bookmarkEnd w:id="0"/>
    </w:p>
    <w:p w14:paraId="181E1EE0" w14:textId="77777777" w:rsidR="00712737" w:rsidRPr="00994037" w:rsidRDefault="00712737" w:rsidP="007C04DE">
      <w:pPr>
        <w:jc w:val="center"/>
      </w:pPr>
    </w:p>
    <w:tbl>
      <w:tblPr>
        <w:tblW w:w="0" w:type="auto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ook w:val="04A0" w:firstRow="1" w:lastRow="0" w:firstColumn="1" w:lastColumn="0" w:noHBand="0" w:noVBand="1"/>
      </w:tblPr>
      <w:tblGrid>
        <w:gridCol w:w="518"/>
        <w:gridCol w:w="1119"/>
        <w:gridCol w:w="897"/>
        <w:gridCol w:w="2990"/>
        <w:gridCol w:w="3538"/>
      </w:tblGrid>
      <w:tr w:rsidR="00712737" w:rsidRPr="00A55AE0" w14:paraId="5930DB78" w14:textId="77777777" w:rsidTr="009E6B06">
        <w:tc>
          <w:tcPr>
            <w:tcW w:w="518" w:type="dxa"/>
            <w:shd w:val="clear" w:color="auto" w:fill="auto"/>
          </w:tcPr>
          <w:p w14:paraId="56933258" w14:textId="77777777" w:rsidR="00712737" w:rsidRPr="00A55AE0" w:rsidRDefault="00712737" w:rsidP="002F490B">
            <w:pPr>
              <w:ind w:firstLine="0"/>
              <w:jc w:val="center"/>
              <w:rPr>
                <w:b/>
                <w:bCs/>
              </w:rPr>
            </w:pPr>
            <w:r w:rsidRPr="00A55AE0">
              <w:rPr>
                <w:b/>
                <w:bCs/>
              </w:rPr>
              <w:t>Lp</w:t>
            </w:r>
            <w:r w:rsidR="00BF0E52">
              <w:rPr>
                <w:b/>
                <w:bCs/>
              </w:rPr>
              <w:t>.</w:t>
            </w:r>
          </w:p>
        </w:tc>
        <w:tc>
          <w:tcPr>
            <w:tcW w:w="1119" w:type="dxa"/>
            <w:shd w:val="clear" w:color="auto" w:fill="auto"/>
          </w:tcPr>
          <w:p w14:paraId="67FF31EF" w14:textId="77777777" w:rsidR="00712737" w:rsidRPr="00A55AE0" w:rsidRDefault="00712737" w:rsidP="002F490B">
            <w:pPr>
              <w:ind w:firstLine="0"/>
              <w:jc w:val="center"/>
              <w:rPr>
                <w:b/>
                <w:bCs/>
              </w:rPr>
            </w:pPr>
            <w:r w:rsidRPr="00A55AE0">
              <w:rPr>
                <w:b/>
                <w:bCs/>
              </w:rPr>
              <w:t>Data</w:t>
            </w:r>
          </w:p>
        </w:tc>
        <w:tc>
          <w:tcPr>
            <w:tcW w:w="897" w:type="dxa"/>
            <w:shd w:val="clear" w:color="auto" w:fill="auto"/>
          </w:tcPr>
          <w:p w14:paraId="442B811B" w14:textId="77777777" w:rsidR="00712737" w:rsidRPr="00A55AE0" w:rsidRDefault="00712737" w:rsidP="00A55AE0">
            <w:pPr>
              <w:ind w:firstLine="0"/>
              <w:rPr>
                <w:b/>
                <w:bCs/>
              </w:rPr>
            </w:pPr>
            <w:r w:rsidRPr="00A55AE0">
              <w:rPr>
                <w:b/>
                <w:bCs/>
              </w:rPr>
              <w:t>Wersja</w:t>
            </w:r>
          </w:p>
        </w:tc>
        <w:tc>
          <w:tcPr>
            <w:tcW w:w="2990" w:type="dxa"/>
            <w:shd w:val="clear" w:color="auto" w:fill="auto"/>
          </w:tcPr>
          <w:p w14:paraId="5404B622" w14:textId="77777777" w:rsidR="00712737" w:rsidRPr="00A55AE0" w:rsidRDefault="00712737" w:rsidP="00A55AE0">
            <w:pPr>
              <w:ind w:firstLine="0"/>
              <w:rPr>
                <w:b/>
                <w:bCs/>
              </w:rPr>
            </w:pPr>
            <w:r w:rsidRPr="00A55AE0">
              <w:rPr>
                <w:b/>
                <w:bCs/>
              </w:rPr>
              <w:t xml:space="preserve">Osoba </w:t>
            </w:r>
            <w:r w:rsidR="00667B52" w:rsidRPr="00A55AE0">
              <w:rPr>
                <w:b/>
                <w:bCs/>
              </w:rPr>
              <w:t>wprowadzająca</w:t>
            </w:r>
            <w:r w:rsidRPr="00A55AE0">
              <w:rPr>
                <w:b/>
                <w:bCs/>
              </w:rPr>
              <w:t xml:space="preserve"> zmianę</w:t>
            </w:r>
          </w:p>
        </w:tc>
        <w:tc>
          <w:tcPr>
            <w:tcW w:w="3538" w:type="dxa"/>
            <w:shd w:val="clear" w:color="auto" w:fill="auto"/>
          </w:tcPr>
          <w:p w14:paraId="53CC2193" w14:textId="77777777" w:rsidR="00712737" w:rsidRPr="00A55AE0" w:rsidRDefault="00712737" w:rsidP="00A55AE0">
            <w:pPr>
              <w:ind w:firstLine="0"/>
              <w:rPr>
                <w:b/>
                <w:bCs/>
              </w:rPr>
            </w:pPr>
            <w:r w:rsidRPr="00A55AE0">
              <w:rPr>
                <w:b/>
                <w:bCs/>
              </w:rPr>
              <w:t>Komentarz</w:t>
            </w:r>
          </w:p>
        </w:tc>
      </w:tr>
      <w:tr w:rsidR="00712737" w:rsidRPr="00A55AE0" w14:paraId="2A615696" w14:textId="77777777" w:rsidTr="009E6B06">
        <w:tc>
          <w:tcPr>
            <w:tcW w:w="518" w:type="dxa"/>
            <w:shd w:val="clear" w:color="auto" w:fill="F2F2F2"/>
          </w:tcPr>
          <w:p w14:paraId="426066FB" w14:textId="74113BF1" w:rsidR="00712737" w:rsidRPr="00A55AE0" w:rsidRDefault="00712737" w:rsidP="002F490B">
            <w:pPr>
              <w:ind w:firstLine="0"/>
              <w:jc w:val="center"/>
              <w:rPr>
                <w:b/>
                <w:bCs/>
              </w:rPr>
            </w:pPr>
          </w:p>
        </w:tc>
        <w:tc>
          <w:tcPr>
            <w:tcW w:w="1119" w:type="dxa"/>
            <w:shd w:val="clear" w:color="auto" w:fill="F2F2F2"/>
          </w:tcPr>
          <w:p w14:paraId="075B839A" w14:textId="02B8513D" w:rsidR="00712737" w:rsidRPr="00A55AE0" w:rsidRDefault="00712737" w:rsidP="002F490B">
            <w:pPr>
              <w:ind w:firstLine="0"/>
              <w:jc w:val="center"/>
              <w:rPr>
                <w:b/>
              </w:rPr>
            </w:pPr>
          </w:p>
        </w:tc>
        <w:tc>
          <w:tcPr>
            <w:tcW w:w="897" w:type="dxa"/>
            <w:shd w:val="clear" w:color="auto" w:fill="F2F2F2"/>
          </w:tcPr>
          <w:p w14:paraId="5CD46B4F" w14:textId="75CADE1F" w:rsidR="00712737" w:rsidRPr="00A55AE0" w:rsidRDefault="00712737" w:rsidP="00A55AE0">
            <w:pPr>
              <w:ind w:firstLine="0"/>
              <w:rPr>
                <w:b/>
              </w:rPr>
            </w:pPr>
          </w:p>
        </w:tc>
        <w:tc>
          <w:tcPr>
            <w:tcW w:w="2990" w:type="dxa"/>
            <w:shd w:val="clear" w:color="auto" w:fill="F2F2F2"/>
          </w:tcPr>
          <w:p w14:paraId="5C2590A9" w14:textId="5D2F2C7F" w:rsidR="00712737" w:rsidRPr="00A55AE0" w:rsidRDefault="00712737" w:rsidP="00A55AE0">
            <w:pPr>
              <w:ind w:firstLine="0"/>
              <w:rPr>
                <w:b/>
              </w:rPr>
            </w:pPr>
          </w:p>
        </w:tc>
        <w:tc>
          <w:tcPr>
            <w:tcW w:w="3538" w:type="dxa"/>
            <w:shd w:val="clear" w:color="auto" w:fill="F2F2F2"/>
          </w:tcPr>
          <w:p w14:paraId="282B90DE" w14:textId="77777777" w:rsidR="00712737" w:rsidRPr="00A55AE0" w:rsidRDefault="00712737" w:rsidP="00A55AE0">
            <w:pPr>
              <w:ind w:firstLine="0"/>
              <w:rPr>
                <w:b/>
              </w:rPr>
            </w:pPr>
          </w:p>
        </w:tc>
      </w:tr>
      <w:tr w:rsidR="00712737" w:rsidRPr="00A55AE0" w14:paraId="2583CDD9" w14:textId="77777777" w:rsidTr="009E6B06">
        <w:tc>
          <w:tcPr>
            <w:tcW w:w="518" w:type="dxa"/>
            <w:shd w:val="clear" w:color="auto" w:fill="auto"/>
          </w:tcPr>
          <w:p w14:paraId="73438C56" w14:textId="77777777" w:rsidR="00712737" w:rsidRPr="00A55AE0" w:rsidRDefault="00712737" w:rsidP="00A55AE0">
            <w:pPr>
              <w:ind w:firstLine="0"/>
              <w:rPr>
                <w:b/>
                <w:bCs/>
              </w:rPr>
            </w:pPr>
          </w:p>
        </w:tc>
        <w:tc>
          <w:tcPr>
            <w:tcW w:w="1119" w:type="dxa"/>
            <w:shd w:val="clear" w:color="auto" w:fill="auto"/>
          </w:tcPr>
          <w:p w14:paraId="016BA2E7" w14:textId="77777777" w:rsidR="00712737" w:rsidRPr="00A55AE0" w:rsidRDefault="00712737" w:rsidP="00A55AE0">
            <w:pPr>
              <w:ind w:firstLine="0"/>
              <w:rPr>
                <w:b/>
              </w:rPr>
            </w:pPr>
          </w:p>
        </w:tc>
        <w:tc>
          <w:tcPr>
            <w:tcW w:w="897" w:type="dxa"/>
            <w:shd w:val="clear" w:color="auto" w:fill="auto"/>
          </w:tcPr>
          <w:p w14:paraId="19551B83" w14:textId="77777777" w:rsidR="00712737" w:rsidRPr="00A55AE0" w:rsidRDefault="00712737" w:rsidP="00A55AE0">
            <w:pPr>
              <w:ind w:firstLine="0"/>
              <w:rPr>
                <w:b/>
              </w:rPr>
            </w:pPr>
          </w:p>
        </w:tc>
        <w:tc>
          <w:tcPr>
            <w:tcW w:w="2990" w:type="dxa"/>
            <w:shd w:val="clear" w:color="auto" w:fill="auto"/>
          </w:tcPr>
          <w:p w14:paraId="710D2EC7" w14:textId="77777777" w:rsidR="00712737" w:rsidRPr="00A55AE0" w:rsidRDefault="00712737" w:rsidP="00A55AE0">
            <w:pPr>
              <w:ind w:firstLine="0"/>
              <w:rPr>
                <w:b/>
              </w:rPr>
            </w:pPr>
          </w:p>
        </w:tc>
        <w:tc>
          <w:tcPr>
            <w:tcW w:w="3538" w:type="dxa"/>
            <w:shd w:val="clear" w:color="auto" w:fill="auto"/>
          </w:tcPr>
          <w:p w14:paraId="21C88ADC" w14:textId="77777777" w:rsidR="00712737" w:rsidRPr="00A55AE0" w:rsidRDefault="00712737" w:rsidP="00A55AE0">
            <w:pPr>
              <w:ind w:firstLine="0"/>
              <w:rPr>
                <w:b/>
              </w:rPr>
            </w:pPr>
          </w:p>
        </w:tc>
      </w:tr>
      <w:tr w:rsidR="00712737" w:rsidRPr="00A55AE0" w14:paraId="299C4BEB" w14:textId="77777777" w:rsidTr="009E6B06">
        <w:tc>
          <w:tcPr>
            <w:tcW w:w="518" w:type="dxa"/>
            <w:shd w:val="clear" w:color="auto" w:fill="F2F2F2"/>
          </w:tcPr>
          <w:p w14:paraId="4C7CD2F3" w14:textId="77777777" w:rsidR="00712737" w:rsidRPr="00A55AE0" w:rsidRDefault="00712737" w:rsidP="00A55AE0">
            <w:pPr>
              <w:ind w:firstLine="0"/>
              <w:rPr>
                <w:b/>
                <w:bCs/>
              </w:rPr>
            </w:pPr>
          </w:p>
        </w:tc>
        <w:tc>
          <w:tcPr>
            <w:tcW w:w="1119" w:type="dxa"/>
            <w:shd w:val="clear" w:color="auto" w:fill="F2F2F2"/>
          </w:tcPr>
          <w:p w14:paraId="6BB59B4D" w14:textId="77777777" w:rsidR="00712737" w:rsidRPr="00A55AE0" w:rsidRDefault="00712737" w:rsidP="00A55AE0">
            <w:pPr>
              <w:ind w:firstLine="0"/>
              <w:rPr>
                <w:b/>
              </w:rPr>
            </w:pPr>
          </w:p>
        </w:tc>
        <w:tc>
          <w:tcPr>
            <w:tcW w:w="897" w:type="dxa"/>
            <w:shd w:val="clear" w:color="auto" w:fill="F2F2F2"/>
          </w:tcPr>
          <w:p w14:paraId="3113CFCF" w14:textId="77777777" w:rsidR="00712737" w:rsidRPr="00A55AE0" w:rsidRDefault="00712737" w:rsidP="00A55AE0">
            <w:pPr>
              <w:ind w:firstLine="0"/>
              <w:rPr>
                <w:b/>
              </w:rPr>
            </w:pPr>
          </w:p>
        </w:tc>
        <w:tc>
          <w:tcPr>
            <w:tcW w:w="2990" w:type="dxa"/>
            <w:shd w:val="clear" w:color="auto" w:fill="F2F2F2"/>
          </w:tcPr>
          <w:p w14:paraId="60181555" w14:textId="77777777" w:rsidR="00712737" w:rsidRPr="00A55AE0" w:rsidRDefault="00712737" w:rsidP="00A55AE0">
            <w:pPr>
              <w:ind w:firstLine="0"/>
              <w:rPr>
                <w:b/>
              </w:rPr>
            </w:pPr>
          </w:p>
        </w:tc>
        <w:tc>
          <w:tcPr>
            <w:tcW w:w="3538" w:type="dxa"/>
            <w:shd w:val="clear" w:color="auto" w:fill="F2F2F2"/>
          </w:tcPr>
          <w:p w14:paraId="16F7559E" w14:textId="77777777" w:rsidR="00712737" w:rsidRPr="00A55AE0" w:rsidRDefault="00712737" w:rsidP="00A55AE0">
            <w:pPr>
              <w:ind w:firstLine="0"/>
              <w:rPr>
                <w:b/>
              </w:rPr>
            </w:pPr>
          </w:p>
        </w:tc>
      </w:tr>
      <w:tr w:rsidR="00712737" w:rsidRPr="00A55AE0" w14:paraId="5B245C05" w14:textId="77777777" w:rsidTr="009E6B06">
        <w:tc>
          <w:tcPr>
            <w:tcW w:w="518" w:type="dxa"/>
            <w:shd w:val="clear" w:color="auto" w:fill="auto"/>
          </w:tcPr>
          <w:p w14:paraId="6C192EB7" w14:textId="77777777" w:rsidR="00712737" w:rsidRPr="00A55AE0" w:rsidRDefault="00712737" w:rsidP="00A55AE0">
            <w:pPr>
              <w:ind w:firstLine="0"/>
              <w:rPr>
                <w:b/>
                <w:bCs/>
              </w:rPr>
            </w:pPr>
          </w:p>
        </w:tc>
        <w:tc>
          <w:tcPr>
            <w:tcW w:w="1119" w:type="dxa"/>
            <w:shd w:val="clear" w:color="auto" w:fill="auto"/>
          </w:tcPr>
          <w:p w14:paraId="1D22131A" w14:textId="77777777" w:rsidR="00712737" w:rsidRPr="00A55AE0" w:rsidRDefault="00712737" w:rsidP="00A55AE0">
            <w:pPr>
              <w:ind w:firstLine="0"/>
              <w:rPr>
                <w:b/>
              </w:rPr>
            </w:pPr>
          </w:p>
        </w:tc>
        <w:tc>
          <w:tcPr>
            <w:tcW w:w="897" w:type="dxa"/>
            <w:shd w:val="clear" w:color="auto" w:fill="auto"/>
          </w:tcPr>
          <w:p w14:paraId="3F438039" w14:textId="77777777" w:rsidR="00712737" w:rsidRPr="00A55AE0" w:rsidRDefault="00712737" w:rsidP="00A55AE0">
            <w:pPr>
              <w:ind w:firstLine="0"/>
              <w:rPr>
                <w:b/>
              </w:rPr>
            </w:pPr>
          </w:p>
        </w:tc>
        <w:tc>
          <w:tcPr>
            <w:tcW w:w="2990" w:type="dxa"/>
            <w:shd w:val="clear" w:color="auto" w:fill="auto"/>
          </w:tcPr>
          <w:p w14:paraId="1B9AD1E4" w14:textId="77777777" w:rsidR="00712737" w:rsidRPr="00A55AE0" w:rsidRDefault="00712737" w:rsidP="00A55AE0">
            <w:pPr>
              <w:ind w:firstLine="0"/>
              <w:rPr>
                <w:b/>
              </w:rPr>
            </w:pPr>
          </w:p>
        </w:tc>
        <w:tc>
          <w:tcPr>
            <w:tcW w:w="3538" w:type="dxa"/>
            <w:shd w:val="clear" w:color="auto" w:fill="auto"/>
          </w:tcPr>
          <w:p w14:paraId="1D72E0BC" w14:textId="77777777" w:rsidR="00712737" w:rsidRPr="00A55AE0" w:rsidRDefault="00712737" w:rsidP="00A55AE0">
            <w:pPr>
              <w:ind w:firstLine="0"/>
              <w:rPr>
                <w:b/>
              </w:rPr>
            </w:pPr>
          </w:p>
        </w:tc>
      </w:tr>
      <w:tr w:rsidR="00712737" w:rsidRPr="00A55AE0" w14:paraId="33545900" w14:textId="77777777" w:rsidTr="009E6B06">
        <w:tc>
          <w:tcPr>
            <w:tcW w:w="518" w:type="dxa"/>
            <w:shd w:val="clear" w:color="auto" w:fill="F2F2F2"/>
          </w:tcPr>
          <w:p w14:paraId="1CEB0FD9" w14:textId="77777777" w:rsidR="00712737" w:rsidRPr="00A55AE0" w:rsidRDefault="00712737" w:rsidP="00A55AE0">
            <w:pPr>
              <w:ind w:firstLine="0"/>
              <w:rPr>
                <w:b/>
                <w:bCs/>
              </w:rPr>
            </w:pPr>
          </w:p>
        </w:tc>
        <w:tc>
          <w:tcPr>
            <w:tcW w:w="1119" w:type="dxa"/>
            <w:shd w:val="clear" w:color="auto" w:fill="F2F2F2"/>
          </w:tcPr>
          <w:p w14:paraId="00CBBE1E" w14:textId="77777777" w:rsidR="00712737" w:rsidRPr="00A55AE0" w:rsidRDefault="00712737" w:rsidP="00A55AE0">
            <w:pPr>
              <w:ind w:firstLine="0"/>
              <w:rPr>
                <w:b/>
              </w:rPr>
            </w:pPr>
          </w:p>
        </w:tc>
        <w:tc>
          <w:tcPr>
            <w:tcW w:w="897" w:type="dxa"/>
            <w:shd w:val="clear" w:color="auto" w:fill="F2F2F2"/>
          </w:tcPr>
          <w:p w14:paraId="234946EA" w14:textId="77777777" w:rsidR="00712737" w:rsidRPr="00A55AE0" w:rsidRDefault="00712737" w:rsidP="00A55AE0">
            <w:pPr>
              <w:ind w:firstLine="0"/>
              <w:rPr>
                <w:b/>
              </w:rPr>
            </w:pPr>
          </w:p>
        </w:tc>
        <w:tc>
          <w:tcPr>
            <w:tcW w:w="2990" w:type="dxa"/>
            <w:shd w:val="clear" w:color="auto" w:fill="F2F2F2"/>
          </w:tcPr>
          <w:p w14:paraId="4D323375" w14:textId="77777777" w:rsidR="00712737" w:rsidRPr="00A55AE0" w:rsidRDefault="00712737" w:rsidP="00A55AE0">
            <w:pPr>
              <w:ind w:firstLine="0"/>
              <w:rPr>
                <w:b/>
              </w:rPr>
            </w:pPr>
          </w:p>
        </w:tc>
        <w:tc>
          <w:tcPr>
            <w:tcW w:w="3538" w:type="dxa"/>
            <w:shd w:val="clear" w:color="auto" w:fill="F2F2F2"/>
          </w:tcPr>
          <w:p w14:paraId="19ECFA8B" w14:textId="77777777" w:rsidR="00712737" w:rsidRPr="00A55AE0" w:rsidRDefault="00712737" w:rsidP="00A55AE0">
            <w:pPr>
              <w:ind w:firstLine="0"/>
              <w:rPr>
                <w:b/>
              </w:rPr>
            </w:pPr>
          </w:p>
        </w:tc>
      </w:tr>
      <w:tr w:rsidR="00712737" w:rsidRPr="00A55AE0" w14:paraId="22795F8E" w14:textId="77777777" w:rsidTr="009E6B06">
        <w:tc>
          <w:tcPr>
            <w:tcW w:w="518" w:type="dxa"/>
            <w:shd w:val="clear" w:color="auto" w:fill="auto"/>
          </w:tcPr>
          <w:p w14:paraId="45E718CF" w14:textId="77777777" w:rsidR="00712737" w:rsidRPr="00A55AE0" w:rsidRDefault="00712737" w:rsidP="00A55AE0">
            <w:pPr>
              <w:ind w:firstLine="0"/>
              <w:rPr>
                <w:b/>
                <w:bCs/>
              </w:rPr>
            </w:pPr>
          </w:p>
        </w:tc>
        <w:tc>
          <w:tcPr>
            <w:tcW w:w="1119" w:type="dxa"/>
            <w:shd w:val="clear" w:color="auto" w:fill="auto"/>
          </w:tcPr>
          <w:p w14:paraId="4DAFA5CC" w14:textId="77777777" w:rsidR="00712737" w:rsidRPr="00A55AE0" w:rsidRDefault="00712737" w:rsidP="00A55AE0">
            <w:pPr>
              <w:ind w:firstLine="0"/>
              <w:rPr>
                <w:b/>
              </w:rPr>
            </w:pPr>
          </w:p>
        </w:tc>
        <w:tc>
          <w:tcPr>
            <w:tcW w:w="897" w:type="dxa"/>
            <w:shd w:val="clear" w:color="auto" w:fill="auto"/>
          </w:tcPr>
          <w:p w14:paraId="667872D3" w14:textId="77777777" w:rsidR="00712737" w:rsidRPr="00A55AE0" w:rsidRDefault="00712737" w:rsidP="00A55AE0">
            <w:pPr>
              <w:ind w:firstLine="0"/>
              <w:rPr>
                <w:b/>
              </w:rPr>
            </w:pPr>
          </w:p>
        </w:tc>
        <w:tc>
          <w:tcPr>
            <w:tcW w:w="2990" w:type="dxa"/>
            <w:shd w:val="clear" w:color="auto" w:fill="auto"/>
          </w:tcPr>
          <w:p w14:paraId="35DA0230" w14:textId="77777777" w:rsidR="00712737" w:rsidRPr="00A55AE0" w:rsidRDefault="00712737" w:rsidP="00A55AE0">
            <w:pPr>
              <w:ind w:firstLine="0"/>
              <w:rPr>
                <w:b/>
              </w:rPr>
            </w:pPr>
          </w:p>
        </w:tc>
        <w:tc>
          <w:tcPr>
            <w:tcW w:w="3538" w:type="dxa"/>
            <w:shd w:val="clear" w:color="auto" w:fill="auto"/>
          </w:tcPr>
          <w:p w14:paraId="0792B6BF" w14:textId="77777777" w:rsidR="00712737" w:rsidRPr="00A55AE0" w:rsidRDefault="00712737" w:rsidP="00A55AE0">
            <w:pPr>
              <w:ind w:firstLine="0"/>
              <w:rPr>
                <w:b/>
              </w:rPr>
            </w:pPr>
          </w:p>
        </w:tc>
      </w:tr>
      <w:tr w:rsidR="00E80D57" w:rsidRPr="00A55AE0" w14:paraId="647A3A25" w14:textId="77777777" w:rsidTr="009E6B06">
        <w:tc>
          <w:tcPr>
            <w:tcW w:w="518" w:type="dxa"/>
            <w:shd w:val="clear" w:color="auto" w:fill="F2F2F2"/>
          </w:tcPr>
          <w:p w14:paraId="25539DD5" w14:textId="77777777" w:rsidR="00E80D57" w:rsidRPr="00A55AE0" w:rsidRDefault="00E80D57" w:rsidP="00A55AE0">
            <w:pPr>
              <w:ind w:firstLine="0"/>
              <w:rPr>
                <w:b/>
                <w:bCs/>
              </w:rPr>
            </w:pPr>
          </w:p>
        </w:tc>
        <w:tc>
          <w:tcPr>
            <w:tcW w:w="1119" w:type="dxa"/>
            <w:shd w:val="clear" w:color="auto" w:fill="F2F2F2"/>
          </w:tcPr>
          <w:p w14:paraId="13DAC6A7" w14:textId="77777777" w:rsidR="00E80D57" w:rsidRPr="00A55AE0" w:rsidRDefault="00E80D57" w:rsidP="00A55AE0">
            <w:pPr>
              <w:ind w:firstLine="0"/>
              <w:rPr>
                <w:b/>
              </w:rPr>
            </w:pPr>
          </w:p>
        </w:tc>
        <w:tc>
          <w:tcPr>
            <w:tcW w:w="897" w:type="dxa"/>
            <w:shd w:val="clear" w:color="auto" w:fill="F2F2F2"/>
          </w:tcPr>
          <w:p w14:paraId="4B03B914" w14:textId="77777777" w:rsidR="00E80D57" w:rsidRPr="00A55AE0" w:rsidRDefault="00E80D57" w:rsidP="00A55AE0">
            <w:pPr>
              <w:ind w:firstLine="0"/>
              <w:rPr>
                <w:b/>
              </w:rPr>
            </w:pPr>
          </w:p>
        </w:tc>
        <w:tc>
          <w:tcPr>
            <w:tcW w:w="2990" w:type="dxa"/>
            <w:shd w:val="clear" w:color="auto" w:fill="F2F2F2"/>
          </w:tcPr>
          <w:p w14:paraId="68E007E2" w14:textId="77777777" w:rsidR="00E80D57" w:rsidRPr="00A55AE0" w:rsidRDefault="00E80D57" w:rsidP="00A55AE0">
            <w:pPr>
              <w:ind w:firstLine="0"/>
              <w:rPr>
                <w:b/>
              </w:rPr>
            </w:pPr>
          </w:p>
        </w:tc>
        <w:tc>
          <w:tcPr>
            <w:tcW w:w="3538" w:type="dxa"/>
            <w:shd w:val="clear" w:color="auto" w:fill="F2F2F2"/>
          </w:tcPr>
          <w:p w14:paraId="759B5E36" w14:textId="77777777" w:rsidR="00E80D57" w:rsidRPr="00A55AE0" w:rsidRDefault="00E80D57" w:rsidP="00A55AE0">
            <w:pPr>
              <w:ind w:firstLine="0"/>
              <w:rPr>
                <w:b/>
              </w:rPr>
            </w:pPr>
          </w:p>
        </w:tc>
      </w:tr>
    </w:tbl>
    <w:p w14:paraId="40159973" w14:textId="77777777" w:rsidR="00712737" w:rsidRDefault="00712737" w:rsidP="00712737">
      <w:pPr>
        <w:ind w:firstLine="0"/>
        <w:rPr>
          <w:b/>
        </w:rPr>
      </w:pPr>
    </w:p>
    <w:p w14:paraId="17AC9BDC" w14:textId="77777777" w:rsidR="00712737" w:rsidRDefault="00712737" w:rsidP="00712737">
      <w:pPr>
        <w:ind w:firstLine="0"/>
        <w:rPr>
          <w:b/>
        </w:rPr>
      </w:pPr>
    </w:p>
    <w:p w14:paraId="53E3FA8C" w14:textId="77777777" w:rsidR="00E80D57" w:rsidRDefault="00E80D57" w:rsidP="00712737">
      <w:pPr>
        <w:ind w:firstLine="0"/>
        <w:rPr>
          <w:b/>
        </w:rPr>
      </w:pPr>
    </w:p>
    <w:p w14:paraId="6C0FAC77" w14:textId="77777777" w:rsidR="00712737" w:rsidRDefault="00712737" w:rsidP="00712737">
      <w:pPr>
        <w:ind w:firstLine="0"/>
        <w:rPr>
          <w:b/>
        </w:rPr>
      </w:pPr>
    </w:p>
    <w:p w14:paraId="305848BE" w14:textId="77777777" w:rsidR="00712737" w:rsidRDefault="00712737" w:rsidP="00712737">
      <w:pPr>
        <w:ind w:firstLine="0"/>
        <w:rPr>
          <w:b/>
        </w:rPr>
      </w:pPr>
    </w:p>
    <w:p w14:paraId="7C6A7C68" w14:textId="77777777" w:rsidR="005B0FA8" w:rsidRPr="008B7229" w:rsidRDefault="00E834E5" w:rsidP="00712737">
      <w:pPr>
        <w:ind w:firstLine="0"/>
        <w:rPr>
          <w:b/>
          <w:sz w:val="22"/>
        </w:rPr>
      </w:pPr>
      <w:r>
        <w:rPr>
          <w:b/>
        </w:rPr>
        <w:br w:type="page"/>
      </w:r>
      <w:r>
        <w:rPr>
          <w:b/>
        </w:rPr>
        <w:lastRenderedPageBreak/>
        <w:t>S</w:t>
      </w:r>
      <w:r w:rsidR="00712737" w:rsidRPr="008B7229">
        <w:rPr>
          <w:b/>
          <w:sz w:val="22"/>
        </w:rPr>
        <w:t>PIS TREŚCI</w:t>
      </w:r>
    </w:p>
    <w:p w14:paraId="1C33AD60" w14:textId="77777777" w:rsidR="00F65E1C" w:rsidRPr="008B7229" w:rsidRDefault="00F65E1C" w:rsidP="00F65E1C">
      <w:pPr>
        <w:rPr>
          <w:sz w:val="22"/>
        </w:rPr>
      </w:pPr>
    </w:p>
    <w:p w14:paraId="7D1B1463" w14:textId="77777777" w:rsidR="00B354C1" w:rsidRDefault="00A94479">
      <w:pPr>
        <w:pStyle w:val="Spistreci2"/>
        <w:rPr>
          <w:rFonts w:asciiTheme="minorHAnsi" w:eastAsiaTheme="minorEastAsia" w:hAnsiTheme="minorHAnsi" w:cstheme="minorBidi"/>
          <w:noProof/>
          <w:sz w:val="22"/>
        </w:rPr>
      </w:pPr>
      <w:r w:rsidRPr="008B7229">
        <w:rPr>
          <w:rFonts w:ascii="Candara" w:hAnsi="Candara"/>
          <w:sz w:val="22"/>
        </w:rPr>
        <w:fldChar w:fldCharType="begin"/>
      </w:r>
      <w:r w:rsidR="00F65E1C" w:rsidRPr="008B7229">
        <w:rPr>
          <w:rFonts w:ascii="Candara" w:hAnsi="Candara"/>
          <w:sz w:val="22"/>
        </w:rPr>
        <w:instrText xml:space="preserve"> TOC \o "1-3" \h \z \u </w:instrText>
      </w:r>
      <w:r w:rsidRPr="008B7229">
        <w:rPr>
          <w:rFonts w:ascii="Candara" w:hAnsi="Candara"/>
          <w:sz w:val="22"/>
        </w:rPr>
        <w:fldChar w:fldCharType="separate"/>
      </w:r>
      <w:hyperlink w:anchor="_Toc54911802" w:history="1">
        <w:r w:rsidR="00B354C1" w:rsidRPr="001B44C3">
          <w:rPr>
            <w:rStyle w:val="Hipercze"/>
            <w:rFonts w:ascii="Candara" w:hAnsi="Candara"/>
            <w:noProof/>
            <w:lang w:eastAsia="de-DE"/>
          </w:rPr>
          <w:t>Rejestr wprowadzonych zmian</w:t>
        </w:r>
        <w:r w:rsidR="00B354C1">
          <w:rPr>
            <w:noProof/>
            <w:webHidden/>
          </w:rPr>
          <w:tab/>
        </w:r>
        <w:r w:rsidR="00B354C1">
          <w:rPr>
            <w:noProof/>
            <w:webHidden/>
          </w:rPr>
          <w:fldChar w:fldCharType="begin"/>
        </w:r>
        <w:r w:rsidR="00B354C1">
          <w:rPr>
            <w:noProof/>
            <w:webHidden/>
          </w:rPr>
          <w:instrText xml:space="preserve"> PAGEREF _Toc54911802 \h </w:instrText>
        </w:r>
        <w:r w:rsidR="00B354C1">
          <w:rPr>
            <w:noProof/>
            <w:webHidden/>
          </w:rPr>
        </w:r>
        <w:r w:rsidR="00B354C1">
          <w:rPr>
            <w:noProof/>
            <w:webHidden/>
          </w:rPr>
          <w:fldChar w:fldCharType="separate"/>
        </w:r>
        <w:r w:rsidR="00B354C1">
          <w:rPr>
            <w:noProof/>
            <w:webHidden/>
          </w:rPr>
          <w:t>2</w:t>
        </w:r>
        <w:r w:rsidR="00B354C1">
          <w:rPr>
            <w:noProof/>
            <w:webHidden/>
          </w:rPr>
          <w:fldChar w:fldCharType="end"/>
        </w:r>
      </w:hyperlink>
    </w:p>
    <w:p w14:paraId="12EA179F" w14:textId="77777777" w:rsidR="00B354C1" w:rsidRDefault="00B354C1">
      <w:pPr>
        <w:pStyle w:val="Spistreci2"/>
        <w:rPr>
          <w:rFonts w:asciiTheme="minorHAnsi" w:eastAsiaTheme="minorEastAsia" w:hAnsiTheme="minorHAnsi" w:cstheme="minorBidi"/>
          <w:noProof/>
          <w:sz w:val="22"/>
        </w:rPr>
      </w:pPr>
      <w:hyperlink w:anchor="_Toc54911803" w:history="1">
        <w:r w:rsidRPr="001B44C3">
          <w:rPr>
            <w:rStyle w:val="Hipercze"/>
            <w:rFonts w:ascii="Candara" w:hAnsi="Candara"/>
            <w:noProof/>
            <w:lang w:eastAsia="de-DE"/>
          </w:rPr>
          <w:t>1.</w:t>
        </w:r>
        <w:r>
          <w:rPr>
            <w:rFonts w:asciiTheme="minorHAnsi" w:eastAsiaTheme="minorEastAsia" w:hAnsiTheme="minorHAnsi" w:cstheme="minorBidi"/>
            <w:noProof/>
            <w:sz w:val="22"/>
          </w:rPr>
          <w:tab/>
        </w:r>
        <w:r w:rsidRPr="001B44C3">
          <w:rPr>
            <w:rStyle w:val="Hipercze"/>
            <w:rFonts w:ascii="Candara" w:hAnsi="Candara"/>
            <w:noProof/>
            <w:lang w:eastAsia="de-DE"/>
          </w:rPr>
          <w:t>Deklaracje i certyfikaty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_Toc54911803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3998F9C4" w14:textId="77777777" w:rsidR="00B354C1" w:rsidRDefault="00B354C1">
      <w:pPr>
        <w:pStyle w:val="Spistreci2"/>
        <w:rPr>
          <w:rFonts w:asciiTheme="minorHAnsi" w:eastAsiaTheme="minorEastAsia" w:hAnsiTheme="minorHAnsi" w:cstheme="minorBidi"/>
          <w:noProof/>
          <w:sz w:val="22"/>
        </w:rPr>
      </w:pPr>
      <w:hyperlink w:anchor="_Toc54911804" w:history="1">
        <w:r w:rsidRPr="001B44C3">
          <w:rPr>
            <w:rStyle w:val="Hipercze"/>
            <w:rFonts w:ascii="Candara" w:hAnsi="Candara"/>
            <w:noProof/>
          </w:rPr>
          <w:t>1.1.</w:t>
        </w:r>
        <w:r>
          <w:rPr>
            <w:rFonts w:asciiTheme="minorHAnsi" w:eastAsiaTheme="minorEastAsia" w:hAnsiTheme="minorHAnsi" w:cstheme="minorBidi"/>
            <w:noProof/>
            <w:sz w:val="22"/>
          </w:rPr>
          <w:tab/>
        </w:r>
        <w:r w:rsidRPr="001B44C3">
          <w:rPr>
            <w:rStyle w:val="Hipercze"/>
            <w:rFonts w:ascii="Candara" w:hAnsi="Candara"/>
            <w:noProof/>
          </w:rPr>
          <w:t>Certyfikat 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_Toc54911804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3CB2A739" w14:textId="77777777" w:rsidR="00B354C1" w:rsidRDefault="00B354C1">
      <w:pPr>
        <w:pStyle w:val="Spistreci2"/>
        <w:rPr>
          <w:rFonts w:asciiTheme="minorHAnsi" w:eastAsiaTheme="minorEastAsia" w:hAnsiTheme="minorHAnsi" w:cstheme="minorBidi"/>
          <w:noProof/>
          <w:sz w:val="22"/>
        </w:rPr>
      </w:pPr>
      <w:hyperlink w:anchor="_Toc54911805" w:history="1">
        <w:r w:rsidRPr="001B44C3">
          <w:rPr>
            <w:rStyle w:val="Hipercze"/>
            <w:rFonts w:ascii="Candara" w:hAnsi="Candara"/>
            <w:noProof/>
            <w:lang w:eastAsia="de-DE"/>
          </w:rPr>
          <w:t>2.</w:t>
        </w:r>
        <w:r>
          <w:rPr>
            <w:rFonts w:asciiTheme="minorHAnsi" w:eastAsiaTheme="minorEastAsia" w:hAnsiTheme="minorHAnsi" w:cstheme="minorBidi"/>
            <w:noProof/>
            <w:sz w:val="22"/>
          </w:rPr>
          <w:tab/>
        </w:r>
        <w:r w:rsidRPr="001B44C3">
          <w:rPr>
            <w:rStyle w:val="Hipercze"/>
            <w:rFonts w:ascii="Candara" w:hAnsi="Candara"/>
            <w:noProof/>
            <w:lang w:eastAsia="de-DE"/>
          </w:rPr>
          <w:t>Wstęp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_Toc54911805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2CC61970" w14:textId="77777777" w:rsidR="00B354C1" w:rsidRDefault="00B354C1">
      <w:pPr>
        <w:pStyle w:val="Spistreci2"/>
        <w:rPr>
          <w:rFonts w:asciiTheme="minorHAnsi" w:eastAsiaTheme="minorEastAsia" w:hAnsiTheme="minorHAnsi" w:cstheme="minorBidi"/>
          <w:noProof/>
          <w:sz w:val="22"/>
        </w:rPr>
      </w:pPr>
      <w:hyperlink w:anchor="_Toc54911806" w:history="1">
        <w:r w:rsidRPr="001B44C3">
          <w:rPr>
            <w:rStyle w:val="Hipercze"/>
            <w:rFonts w:ascii="Candara" w:hAnsi="Candara"/>
            <w:noProof/>
          </w:rPr>
          <w:t>2.1.</w:t>
        </w:r>
        <w:r>
          <w:rPr>
            <w:rFonts w:asciiTheme="minorHAnsi" w:eastAsiaTheme="minorEastAsia" w:hAnsiTheme="minorHAnsi" w:cstheme="minorBidi"/>
            <w:noProof/>
            <w:sz w:val="22"/>
          </w:rPr>
          <w:tab/>
        </w:r>
        <w:r w:rsidRPr="001B44C3">
          <w:rPr>
            <w:rStyle w:val="Hipercze"/>
            <w:rFonts w:ascii="Candara" w:hAnsi="Candara"/>
            <w:noProof/>
          </w:rPr>
          <w:t>Specyfikacja robót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_Toc54911806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46CAAE76" w14:textId="77777777" w:rsidR="00B354C1" w:rsidRDefault="00B354C1">
      <w:pPr>
        <w:pStyle w:val="Spistreci2"/>
        <w:rPr>
          <w:rFonts w:asciiTheme="minorHAnsi" w:eastAsiaTheme="minorEastAsia" w:hAnsiTheme="minorHAnsi" w:cstheme="minorBidi"/>
          <w:noProof/>
          <w:sz w:val="22"/>
        </w:rPr>
      </w:pPr>
      <w:hyperlink w:anchor="_Toc54911807" w:history="1">
        <w:r w:rsidRPr="001B44C3">
          <w:rPr>
            <w:rStyle w:val="Hipercze"/>
            <w:rFonts w:ascii="Candara" w:hAnsi="Candara"/>
            <w:noProof/>
          </w:rPr>
          <w:t>2.2.</w:t>
        </w:r>
        <w:r>
          <w:rPr>
            <w:rFonts w:asciiTheme="minorHAnsi" w:eastAsiaTheme="minorEastAsia" w:hAnsiTheme="minorHAnsi" w:cstheme="minorBidi"/>
            <w:noProof/>
            <w:sz w:val="22"/>
          </w:rPr>
          <w:tab/>
        </w:r>
        <w:r w:rsidRPr="001B44C3">
          <w:rPr>
            <w:rStyle w:val="Hipercze"/>
            <w:rFonts w:ascii="Candara" w:hAnsi="Candara"/>
            <w:noProof/>
          </w:rPr>
          <w:t>Specyfikacja nowych komponentów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_Toc54911807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6893B75C" w14:textId="77777777" w:rsidR="00B354C1" w:rsidRDefault="00B354C1">
      <w:pPr>
        <w:pStyle w:val="Spistreci2"/>
        <w:rPr>
          <w:rFonts w:asciiTheme="minorHAnsi" w:eastAsiaTheme="minorEastAsia" w:hAnsiTheme="minorHAnsi" w:cstheme="minorBidi"/>
          <w:noProof/>
          <w:sz w:val="22"/>
        </w:rPr>
      </w:pPr>
      <w:hyperlink w:anchor="_Toc54911808" w:history="1">
        <w:r w:rsidRPr="001B44C3">
          <w:rPr>
            <w:rStyle w:val="Hipercze"/>
            <w:rFonts w:ascii="Candara" w:hAnsi="Candara"/>
            <w:noProof/>
          </w:rPr>
          <w:t>2.2.1.</w:t>
        </w:r>
        <w:r>
          <w:rPr>
            <w:rFonts w:asciiTheme="minorHAnsi" w:eastAsiaTheme="minorEastAsia" w:hAnsiTheme="minorHAnsi" w:cstheme="minorBidi"/>
            <w:noProof/>
            <w:sz w:val="22"/>
          </w:rPr>
          <w:tab/>
        </w:r>
        <w:r w:rsidRPr="001B44C3">
          <w:rPr>
            <w:rStyle w:val="Hipercze"/>
            <w:rFonts w:ascii="Candara" w:hAnsi="Candara"/>
            <w:noProof/>
          </w:rPr>
          <w:t>Wyłącznik nadprądowy CLS 6A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_Toc54911808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05EE441B" w14:textId="77777777" w:rsidR="00B354C1" w:rsidRDefault="00B354C1">
      <w:pPr>
        <w:pStyle w:val="Spistreci2"/>
        <w:rPr>
          <w:rFonts w:asciiTheme="minorHAnsi" w:eastAsiaTheme="minorEastAsia" w:hAnsiTheme="minorHAnsi" w:cstheme="minorBidi"/>
          <w:noProof/>
          <w:sz w:val="22"/>
        </w:rPr>
      </w:pPr>
      <w:hyperlink w:anchor="_Toc54911809" w:history="1">
        <w:r w:rsidRPr="001B44C3">
          <w:rPr>
            <w:rStyle w:val="Hipercze"/>
            <w:rFonts w:ascii="Candara" w:hAnsi="Candara"/>
            <w:noProof/>
          </w:rPr>
          <w:t>2.2.2.</w:t>
        </w:r>
        <w:r>
          <w:rPr>
            <w:rFonts w:asciiTheme="minorHAnsi" w:eastAsiaTheme="minorEastAsia" w:hAnsiTheme="minorHAnsi" w:cstheme="minorBidi"/>
            <w:noProof/>
            <w:sz w:val="22"/>
          </w:rPr>
          <w:tab/>
        </w:r>
        <w:r w:rsidRPr="001B44C3">
          <w:rPr>
            <w:rStyle w:val="Hipercze"/>
            <w:rFonts w:ascii="Candara" w:hAnsi="Candara"/>
            <w:noProof/>
          </w:rPr>
          <w:t>Wyłącznik nadprądowy CLS 10A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_Toc54911809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20B760B4" w14:textId="77777777" w:rsidR="00B354C1" w:rsidRDefault="00B354C1">
      <w:pPr>
        <w:pStyle w:val="Spistreci2"/>
        <w:rPr>
          <w:rFonts w:asciiTheme="minorHAnsi" w:eastAsiaTheme="minorEastAsia" w:hAnsiTheme="minorHAnsi" w:cstheme="minorBidi"/>
          <w:noProof/>
          <w:sz w:val="22"/>
        </w:rPr>
      </w:pPr>
      <w:hyperlink w:anchor="_Toc54911810" w:history="1">
        <w:r w:rsidRPr="001B44C3">
          <w:rPr>
            <w:rStyle w:val="Hipercze"/>
            <w:rFonts w:ascii="Candara" w:hAnsi="Candara"/>
            <w:noProof/>
          </w:rPr>
          <w:t>2.2.3.</w:t>
        </w:r>
        <w:r>
          <w:rPr>
            <w:rFonts w:asciiTheme="minorHAnsi" w:eastAsiaTheme="minorEastAsia" w:hAnsiTheme="minorHAnsi" w:cstheme="minorBidi"/>
            <w:noProof/>
            <w:sz w:val="22"/>
          </w:rPr>
          <w:tab/>
        </w:r>
        <w:r w:rsidRPr="001B44C3">
          <w:rPr>
            <w:rStyle w:val="Hipercze"/>
            <w:rFonts w:ascii="Candara" w:hAnsi="Candara"/>
            <w:noProof/>
          </w:rPr>
          <w:t>Zasilacz sieciowy Delta DRC-5V10W1A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_Toc54911810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3605A944" w14:textId="77777777" w:rsidR="00B354C1" w:rsidRDefault="00B354C1">
      <w:pPr>
        <w:pStyle w:val="Spistreci2"/>
        <w:rPr>
          <w:rFonts w:asciiTheme="minorHAnsi" w:eastAsiaTheme="minorEastAsia" w:hAnsiTheme="minorHAnsi" w:cstheme="minorBidi"/>
          <w:noProof/>
          <w:sz w:val="22"/>
        </w:rPr>
      </w:pPr>
      <w:hyperlink w:anchor="_Toc54911811" w:history="1">
        <w:r w:rsidRPr="001B44C3">
          <w:rPr>
            <w:rStyle w:val="Hipercze"/>
            <w:rFonts w:ascii="Candara" w:hAnsi="Candara"/>
            <w:noProof/>
          </w:rPr>
          <w:t>2.2.4.</w:t>
        </w:r>
        <w:r>
          <w:rPr>
            <w:rFonts w:asciiTheme="minorHAnsi" w:eastAsiaTheme="minorEastAsia" w:hAnsiTheme="minorHAnsi" w:cstheme="minorBidi"/>
            <w:noProof/>
            <w:sz w:val="22"/>
          </w:rPr>
          <w:tab/>
        </w:r>
        <w:r w:rsidRPr="001B44C3">
          <w:rPr>
            <w:rStyle w:val="Hipercze"/>
            <w:rFonts w:ascii="Candara" w:hAnsi="Candara"/>
            <w:noProof/>
          </w:rPr>
          <w:t>Zasilacz sieciowy Delta DRC-12V60W1AZ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_Toc54911811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123B614F" w14:textId="77777777" w:rsidR="00B354C1" w:rsidRDefault="00B354C1">
      <w:pPr>
        <w:pStyle w:val="Spistreci2"/>
        <w:rPr>
          <w:rFonts w:asciiTheme="minorHAnsi" w:eastAsiaTheme="minorEastAsia" w:hAnsiTheme="minorHAnsi" w:cstheme="minorBidi"/>
          <w:noProof/>
          <w:sz w:val="22"/>
        </w:rPr>
      </w:pPr>
      <w:hyperlink w:anchor="_Toc54911812" w:history="1">
        <w:r w:rsidRPr="001B44C3">
          <w:rPr>
            <w:rStyle w:val="Hipercze"/>
            <w:rFonts w:ascii="Candara" w:hAnsi="Candara"/>
            <w:noProof/>
          </w:rPr>
          <w:t>2.2.5.</w:t>
        </w:r>
        <w:r>
          <w:rPr>
            <w:rFonts w:asciiTheme="minorHAnsi" w:eastAsiaTheme="minorEastAsia" w:hAnsiTheme="minorHAnsi" w:cstheme="minorBidi"/>
            <w:noProof/>
            <w:sz w:val="22"/>
          </w:rPr>
          <w:tab/>
        </w:r>
        <w:r w:rsidRPr="001B44C3">
          <w:rPr>
            <w:rStyle w:val="Hipercze"/>
            <w:rFonts w:ascii="Candara" w:hAnsi="Candara"/>
            <w:noProof/>
          </w:rPr>
          <w:t>Zasilacz sieciowy Mean Well RSP-320-5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_Toc54911812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0B10D1BE" w14:textId="77777777" w:rsidR="00B354C1" w:rsidRDefault="00B354C1">
      <w:pPr>
        <w:pStyle w:val="Spistreci2"/>
        <w:rPr>
          <w:rFonts w:asciiTheme="minorHAnsi" w:eastAsiaTheme="minorEastAsia" w:hAnsiTheme="minorHAnsi" w:cstheme="minorBidi"/>
          <w:noProof/>
          <w:sz w:val="22"/>
        </w:rPr>
      </w:pPr>
      <w:hyperlink w:anchor="_Toc54911813" w:history="1">
        <w:r w:rsidRPr="001B44C3">
          <w:rPr>
            <w:rStyle w:val="Hipercze"/>
            <w:rFonts w:ascii="Candara" w:hAnsi="Candara"/>
            <w:noProof/>
          </w:rPr>
          <w:t>2.2.6.</w:t>
        </w:r>
        <w:r>
          <w:rPr>
            <w:rFonts w:asciiTheme="minorHAnsi" w:eastAsiaTheme="minorEastAsia" w:hAnsiTheme="minorHAnsi" w:cstheme="minorBidi"/>
            <w:noProof/>
            <w:sz w:val="22"/>
          </w:rPr>
          <w:tab/>
        </w:r>
        <w:r w:rsidRPr="001B44C3">
          <w:rPr>
            <w:rStyle w:val="Hipercze"/>
            <w:rFonts w:ascii="Candara" w:hAnsi="Candara"/>
            <w:noProof/>
          </w:rPr>
          <w:t>Gniazdo wtyczkowe t-2P+Z P ETI 002414010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_Toc54911813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1F4B28C9" w14:textId="77777777" w:rsidR="00B354C1" w:rsidRDefault="00B354C1">
      <w:pPr>
        <w:pStyle w:val="Spistreci2"/>
        <w:rPr>
          <w:rFonts w:asciiTheme="minorHAnsi" w:eastAsiaTheme="minorEastAsia" w:hAnsiTheme="minorHAnsi" w:cstheme="minorBidi"/>
          <w:noProof/>
          <w:sz w:val="22"/>
        </w:rPr>
      </w:pPr>
      <w:hyperlink w:anchor="_Toc54911814" w:history="1">
        <w:r w:rsidRPr="001B44C3">
          <w:rPr>
            <w:rStyle w:val="Hipercze"/>
            <w:rFonts w:ascii="Candara" w:hAnsi="Candara"/>
            <w:noProof/>
          </w:rPr>
          <w:t>2.2.7.</w:t>
        </w:r>
        <w:r>
          <w:rPr>
            <w:rFonts w:asciiTheme="minorHAnsi" w:eastAsiaTheme="minorEastAsia" w:hAnsiTheme="minorHAnsi" w:cstheme="minorBidi"/>
            <w:noProof/>
            <w:sz w:val="22"/>
          </w:rPr>
          <w:tab/>
        </w:r>
        <w:r w:rsidRPr="001B44C3">
          <w:rPr>
            <w:rStyle w:val="Hipercze"/>
            <w:rFonts w:ascii="Candara" w:hAnsi="Candara"/>
            <w:noProof/>
          </w:rPr>
          <w:t>Mikrokomputer 1,4GHz 1GB RAM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_Toc54911814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21687ACB" w14:textId="77777777" w:rsidR="00B354C1" w:rsidRDefault="00B354C1">
      <w:pPr>
        <w:pStyle w:val="Spistreci2"/>
        <w:rPr>
          <w:rFonts w:asciiTheme="minorHAnsi" w:eastAsiaTheme="minorEastAsia" w:hAnsiTheme="minorHAnsi" w:cstheme="minorBidi"/>
          <w:noProof/>
          <w:sz w:val="22"/>
        </w:rPr>
      </w:pPr>
      <w:hyperlink w:anchor="_Toc54911815" w:history="1">
        <w:r w:rsidRPr="001B44C3">
          <w:rPr>
            <w:rStyle w:val="Hipercze"/>
            <w:rFonts w:ascii="Candara" w:hAnsi="Candara"/>
            <w:noProof/>
          </w:rPr>
          <w:t>2.2.8.</w:t>
        </w:r>
        <w:r>
          <w:rPr>
            <w:rFonts w:asciiTheme="minorHAnsi" w:eastAsiaTheme="minorEastAsia" w:hAnsiTheme="minorHAnsi" w:cstheme="minorBidi"/>
            <w:noProof/>
            <w:sz w:val="22"/>
          </w:rPr>
          <w:tab/>
        </w:r>
        <w:r w:rsidRPr="001B44C3">
          <w:rPr>
            <w:rStyle w:val="Hipercze"/>
            <w:rFonts w:ascii="Candara" w:hAnsi="Candara"/>
            <w:noProof/>
          </w:rPr>
          <w:t>Modem RBMTX-LITE 4G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_Toc54911815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403B7412" w14:textId="77777777" w:rsidR="00B354C1" w:rsidRDefault="00B354C1">
      <w:pPr>
        <w:pStyle w:val="Spistreci2"/>
        <w:rPr>
          <w:rFonts w:asciiTheme="minorHAnsi" w:eastAsiaTheme="minorEastAsia" w:hAnsiTheme="minorHAnsi" w:cstheme="minorBidi"/>
          <w:noProof/>
          <w:sz w:val="22"/>
        </w:rPr>
      </w:pPr>
      <w:hyperlink w:anchor="_Toc54911816" w:history="1">
        <w:r w:rsidRPr="001B44C3">
          <w:rPr>
            <w:rStyle w:val="Hipercze"/>
            <w:rFonts w:ascii="Candara" w:hAnsi="Candara"/>
            <w:noProof/>
          </w:rPr>
          <w:t>2.2.9.</w:t>
        </w:r>
        <w:r>
          <w:rPr>
            <w:rFonts w:asciiTheme="minorHAnsi" w:eastAsiaTheme="minorEastAsia" w:hAnsiTheme="minorHAnsi" w:cstheme="minorBidi"/>
            <w:noProof/>
            <w:sz w:val="22"/>
          </w:rPr>
          <w:tab/>
        </w:r>
        <w:r w:rsidRPr="001B44C3">
          <w:rPr>
            <w:rStyle w:val="Hipercze"/>
            <w:rFonts w:ascii="Candara" w:hAnsi="Candara"/>
            <w:noProof/>
          </w:rPr>
          <w:t>Wentylator Sunon EF80251S1-1000U-G99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_Toc54911816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43E0A477" w14:textId="77777777" w:rsidR="00B354C1" w:rsidRDefault="00B354C1">
      <w:pPr>
        <w:pStyle w:val="Spistreci2"/>
        <w:rPr>
          <w:rFonts w:asciiTheme="minorHAnsi" w:eastAsiaTheme="minorEastAsia" w:hAnsiTheme="minorHAnsi" w:cstheme="minorBidi"/>
          <w:noProof/>
          <w:sz w:val="22"/>
        </w:rPr>
      </w:pPr>
      <w:hyperlink w:anchor="_Toc54911817" w:history="1">
        <w:r w:rsidRPr="001B44C3">
          <w:rPr>
            <w:rStyle w:val="Hipercze"/>
            <w:rFonts w:ascii="Candara" w:hAnsi="Candara"/>
            <w:noProof/>
          </w:rPr>
          <w:t>2.2.10.</w:t>
        </w:r>
        <w:r>
          <w:rPr>
            <w:rFonts w:asciiTheme="minorHAnsi" w:eastAsiaTheme="minorEastAsia" w:hAnsiTheme="minorHAnsi" w:cstheme="minorBidi"/>
            <w:noProof/>
            <w:sz w:val="22"/>
          </w:rPr>
          <w:tab/>
        </w:r>
        <w:r w:rsidRPr="001B44C3">
          <w:rPr>
            <w:rStyle w:val="Hipercze"/>
            <w:rFonts w:ascii="Candara" w:hAnsi="Candara"/>
            <w:noProof/>
          </w:rPr>
          <w:t>Wzmacniacz audio PIAMP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_Toc54911817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1C123F7A" w14:textId="77777777" w:rsidR="00B354C1" w:rsidRDefault="00B354C1">
      <w:pPr>
        <w:pStyle w:val="Spistreci2"/>
        <w:rPr>
          <w:rFonts w:asciiTheme="minorHAnsi" w:eastAsiaTheme="minorEastAsia" w:hAnsiTheme="minorHAnsi" w:cstheme="minorBidi"/>
          <w:noProof/>
          <w:sz w:val="22"/>
        </w:rPr>
      </w:pPr>
      <w:hyperlink w:anchor="_Toc54911818" w:history="1">
        <w:r w:rsidRPr="001B44C3">
          <w:rPr>
            <w:rStyle w:val="Hipercze"/>
            <w:rFonts w:ascii="Candara" w:hAnsi="Candara"/>
            <w:noProof/>
          </w:rPr>
          <w:t>2.2.11.</w:t>
        </w:r>
        <w:r>
          <w:rPr>
            <w:rFonts w:asciiTheme="minorHAnsi" w:eastAsiaTheme="minorEastAsia" w:hAnsiTheme="minorHAnsi" w:cstheme="minorBidi"/>
            <w:noProof/>
            <w:sz w:val="22"/>
          </w:rPr>
          <w:tab/>
        </w:r>
        <w:r w:rsidRPr="001B44C3">
          <w:rPr>
            <w:rStyle w:val="Hipercze"/>
            <w:rFonts w:ascii="Candara" w:hAnsi="Candara"/>
            <w:noProof/>
          </w:rPr>
          <w:t>Kontroler CB_1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_Toc54911818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0319E16C" w14:textId="77777777" w:rsidR="00B354C1" w:rsidRDefault="00B354C1">
      <w:pPr>
        <w:pStyle w:val="Spistreci2"/>
        <w:rPr>
          <w:rFonts w:asciiTheme="minorHAnsi" w:eastAsiaTheme="minorEastAsia" w:hAnsiTheme="minorHAnsi" w:cstheme="minorBidi"/>
          <w:noProof/>
          <w:sz w:val="22"/>
        </w:rPr>
      </w:pPr>
      <w:hyperlink w:anchor="_Toc54911819" w:history="1">
        <w:r w:rsidRPr="001B44C3">
          <w:rPr>
            <w:rStyle w:val="Hipercze"/>
            <w:rFonts w:ascii="Candara" w:hAnsi="Candara"/>
            <w:noProof/>
          </w:rPr>
          <w:t>2.3.</w:t>
        </w:r>
        <w:r>
          <w:rPr>
            <w:rFonts w:asciiTheme="minorHAnsi" w:eastAsiaTheme="minorEastAsia" w:hAnsiTheme="minorHAnsi" w:cstheme="minorBidi"/>
            <w:noProof/>
            <w:sz w:val="22"/>
          </w:rPr>
          <w:tab/>
        </w:r>
        <w:r w:rsidRPr="001B44C3">
          <w:rPr>
            <w:rStyle w:val="Hipercze"/>
            <w:rFonts w:ascii="Candara" w:hAnsi="Candara"/>
            <w:noProof/>
          </w:rPr>
          <w:t>Obudowa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_Toc54911819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12E9A542" w14:textId="77777777" w:rsidR="00B354C1" w:rsidRDefault="00B354C1">
      <w:pPr>
        <w:pStyle w:val="Spistreci2"/>
        <w:rPr>
          <w:rFonts w:asciiTheme="minorHAnsi" w:eastAsiaTheme="minorEastAsia" w:hAnsiTheme="minorHAnsi" w:cstheme="minorBidi"/>
          <w:noProof/>
          <w:sz w:val="22"/>
        </w:rPr>
      </w:pPr>
      <w:hyperlink w:anchor="_Toc54911820" w:history="1">
        <w:r w:rsidRPr="001B44C3">
          <w:rPr>
            <w:rStyle w:val="Hipercze"/>
            <w:rFonts w:ascii="Candara" w:hAnsi="Candara"/>
            <w:noProof/>
          </w:rPr>
          <w:t>2.4.</w:t>
        </w:r>
        <w:r>
          <w:rPr>
            <w:rFonts w:asciiTheme="minorHAnsi" w:eastAsiaTheme="minorEastAsia" w:hAnsiTheme="minorHAnsi" w:cstheme="minorBidi"/>
            <w:noProof/>
            <w:sz w:val="22"/>
          </w:rPr>
          <w:tab/>
        </w:r>
        <w:r w:rsidRPr="001B44C3">
          <w:rPr>
            <w:rStyle w:val="Hipercze"/>
            <w:rFonts w:ascii="Candara" w:hAnsi="Candara"/>
            <w:noProof/>
          </w:rPr>
          <w:t>Szyby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_Toc54911820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28759139" w14:textId="77777777" w:rsidR="00B354C1" w:rsidRDefault="00B354C1">
      <w:pPr>
        <w:pStyle w:val="Spistreci2"/>
        <w:rPr>
          <w:rFonts w:asciiTheme="minorHAnsi" w:eastAsiaTheme="minorEastAsia" w:hAnsiTheme="minorHAnsi" w:cstheme="minorBidi"/>
          <w:noProof/>
          <w:sz w:val="22"/>
        </w:rPr>
      </w:pPr>
      <w:hyperlink w:anchor="_Toc54911821" w:history="1">
        <w:r w:rsidRPr="001B44C3">
          <w:rPr>
            <w:rStyle w:val="Hipercze"/>
            <w:rFonts w:ascii="Candara" w:hAnsi="Candara"/>
            <w:noProof/>
          </w:rPr>
          <w:t>2.5.</w:t>
        </w:r>
        <w:r>
          <w:rPr>
            <w:rFonts w:asciiTheme="minorHAnsi" w:eastAsiaTheme="minorEastAsia" w:hAnsiTheme="minorHAnsi" w:cstheme="minorBidi"/>
            <w:noProof/>
            <w:sz w:val="22"/>
          </w:rPr>
          <w:tab/>
        </w:r>
        <w:r w:rsidRPr="001B44C3">
          <w:rPr>
            <w:rStyle w:val="Hipercze"/>
            <w:rFonts w:ascii="Candara" w:hAnsi="Candara"/>
            <w:noProof/>
          </w:rPr>
          <w:t>Wyklejka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_Toc54911821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415103AF" w14:textId="77777777" w:rsidR="00B354C1" w:rsidRDefault="00B354C1">
      <w:pPr>
        <w:pStyle w:val="Spistreci2"/>
        <w:rPr>
          <w:rFonts w:asciiTheme="minorHAnsi" w:eastAsiaTheme="minorEastAsia" w:hAnsiTheme="minorHAnsi" w:cstheme="minorBidi"/>
          <w:noProof/>
          <w:sz w:val="22"/>
        </w:rPr>
      </w:pPr>
      <w:hyperlink w:anchor="_Toc54911822" w:history="1">
        <w:r w:rsidRPr="001B44C3">
          <w:rPr>
            <w:rStyle w:val="Hipercze"/>
            <w:rFonts w:ascii="Candara" w:hAnsi="Candara"/>
            <w:noProof/>
          </w:rPr>
          <w:t>2.6.</w:t>
        </w:r>
        <w:r>
          <w:rPr>
            <w:rFonts w:asciiTheme="minorHAnsi" w:eastAsiaTheme="minorEastAsia" w:hAnsiTheme="minorHAnsi" w:cstheme="minorBidi"/>
            <w:noProof/>
            <w:sz w:val="22"/>
          </w:rPr>
          <w:tab/>
        </w:r>
        <w:r w:rsidRPr="001B44C3">
          <w:rPr>
            <w:rStyle w:val="Hipercze"/>
            <w:rFonts w:ascii="Candara" w:hAnsi="Candara"/>
            <w:noProof/>
          </w:rPr>
          <w:t>Matryca LED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_Toc54911822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5C073175" w14:textId="77777777" w:rsidR="00B354C1" w:rsidRDefault="00B354C1">
      <w:pPr>
        <w:pStyle w:val="Spistreci2"/>
        <w:rPr>
          <w:rFonts w:asciiTheme="minorHAnsi" w:eastAsiaTheme="minorEastAsia" w:hAnsiTheme="minorHAnsi" w:cstheme="minorBidi"/>
          <w:noProof/>
          <w:sz w:val="22"/>
        </w:rPr>
      </w:pPr>
      <w:hyperlink w:anchor="_Toc54911823" w:history="1">
        <w:r w:rsidRPr="001B44C3">
          <w:rPr>
            <w:rStyle w:val="Hipercze"/>
            <w:noProof/>
            <w:lang w:eastAsia="de-DE"/>
          </w:rPr>
          <w:t>3.</w:t>
        </w:r>
        <w:r>
          <w:rPr>
            <w:rFonts w:asciiTheme="minorHAnsi" w:eastAsiaTheme="minorEastAsia" w:hAnsiTheme="minorHAnsi" w:cstheme="minorBidi"/>
            <w:noProof/>
            <w:sz w:val="22"/>
          </w:rPr>
          <w:tab/>
        </w:r>
        <w:r w:rsidRPr="001B44C3">
          <w:rPr>
            <w:rStyle w:val="Hipercze"/>
            <w:rFonts w:ascii="Candara" w:hAnsi="Candara"/>
            <w:noProof/>
            <w:lang w:eastAsia="de-DE"/>
          </w:rPr>
          <w:t>Schemat blokowy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_Toc54911823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1B012A07" w14:textId="77777777" w:rsidR="00B354C1" w:rsidRDefault="00B354C1">
      <w:pPr>
        <w:pStyle w:val="Spistreci2"/>
        <w:rPr>
          <w:rFonts w:asciiTheme="minorHAnsi" w:eastAsiaTheme="minorEastAsia" w:hAnsiTheme="minorHAnsi" w:cstheme="minorBidi"/>
          <w:noProof/>
          <w:sz w:val="22"/>
        </w:rPr>
      </w:pPr>
      <w:hyperlink w:anchor="_Toc54911824" w:history="1">
        <w:r w:rsidRPr="001B44C3">
          <w:rPr>
            <w:rStyle w:val="Hipercze"/>
            <w:rFonts w:ascii="Candara" w:hAnsi="Candara"/>
            <w:noProof/>
            <w:lang w:eastAsia="de-DE"/>
          </w:rPr>
          <w:t>4.</w:t>
        </w:r>
        <w:r>
          <w:rPr>
            <w:rFonts w:asciiTheme="minorHAnsi" w:eastAsiaTheme="minorEastAsia" w:hAnsiTheme="minorHAnsi" w:cstheme="minorBidi"/>
            <w:noProof/>
            <w:sz w:val="22"/>
          </w:rPr>
          <w:tab/>
        </w:r>
        <w:r w:rsidRPr="001B44C3">
          <w:rPr>
            <w:rStyle w:val="Hipercze"/>
            <w:rFonts w:ascii="Candara" w:hAnsi="Candara"/>
            <w:noProof/>
            <w:lang w:eastAsia="de-DE"/>
          </w:rPr>
          <w:t>Sposób demontażu i montażu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_Toc54911824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16B5FDD3" w14:textId="77777777" w:rsidR="00B354C1" w:rsidRDefault="00B354C1">
      <w:pPr>
        <w:pStyle w:val="Spistreci2"/>
        <w:rPr>
          <w:rFonts w:asciiTheme="minorHAnsi" w:eastAsiaTheme="minorEastAsia" w:hAnsiTheme="minorHAnsi" w:cstheme="minorBidi"/>
          <w:noProof/>
          <w:sz w:val="22"/>
        </w:rPr>
      </w:pPr>
      <w:hyperlink w:anchor="_Toc54911825" w:history="1">
        <w:r w:rsidRPr="001B44C3">
          <w:rPr>
            <w:rStyle w:val="Hipercze"/>
            <w:rFonts w:ascii="Candara" w:hAnsi="Candara"/>
            <w:noProof/>
            <w:lang w:eastAsia="de-DE"/>
          </w:rPr>
          <w:t>5.</w:t>
        </w:r>
        <w:r>
          <w:rPr>
            <w:rFonts w:asciiTheme="minorHAnsi" w:eastAsiaTheme="minorEastAsia" w:hAnsiTheme="minorHAnsi" w:cstheme="minorBidi"/>
            <w:noProof/>
            <w:sz w:val="22"/>
          </w:rPr>
          <w:tab/>
        </w:r>
        <w:r w:rsidRPr="001B44C3">
          <w:rPr>
            <w:rStyle w:val="Hipercze"/>
            <w:rFonts w:ascii="Candara" w:hAnsi="Candara"/>
            <w:noProof/>
            <w:lang w:eastAsia="de-DE"/>
          </w:rPr>
          <w:t>Instrukcja obsługi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_Toc54911825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5ED752BB" w14:textId="77777777" w:rsidR="00B354C1" w:rsidRDefault="00B354C1">
      <w:pPr>
        <w:pStyle w:val="Spistreci2"/>
        <w:rPr>
          <w:rFonts w:asciiTheme="minorHAnsi" w:eastAsiaTheme="minorEastAsia" w:hAnsiTheme="minorHAnsi" w:cstheme="minorBidi"/>
          <w:noProof/>
          <w:sz w:val="22"/>
        </w:rPr>
      </w:pPr>
      <w:hyperlink w:anchor="_Toc54911826" w:history="1">
        <w:r w:rsidRPr="001B44C3">
          <w:rPr>
            <w:rStyle w:val="Hipercze"/>
            <w:rFonts w:ascii="Candara" w:hAnsi="Candara"/>
            <w:noProof/>
            <w:lang w:eastAsia="de-DE"/>
          </w:rPr>
          <w:t>6.</w:t>
        </w:r>
        <w:r>
          <w:rPr>
            <w:rFonts w:asciiTheme="minorHAnsi" w:eastAsiaTheme="minorEastAsia" w:hAnsiTheme="minorHAnsi" w:cstheme="minorBidi"/>
            <w:noProof/>
            <w:sz w:val="22"/>
          </w:rPr>
          <w:tab/>
        </w:r>
        <w:r w:rsidRPr="001B44C3">
          <w:rPr>
            <w:rStyle w:val="Hipercze"/>
            <w:rFonts w:ascii="Candara" w:hAnsi="Candara"/>
            <w:noProof/>
            <w:lang w:eastAsia="de-DE"/>
          </w:rPr>
          <w:t>Konfiguracja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_Toc54911826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058DA9ED" w14:textId="77777777" w:rsidR="00B354C1" w:rsidRDefault="00B354C1">
      <w:pPr>
        <w:pStyle w:val="Spistreci2"/>
        <w:rPr>
          <w:rFonts w:asciiTheme="minorHAnsi" w:eastAsiaTheme="minorEastAsia" w:hAnsiTheme="minorHAnsi" w:cstheme="minorBidi"/>
          <w:noProof/>
          <w:sz w:val="22"/>
        </w:rPr>
      </w:pPr>
      <w:hyperlink w:anchor="_Toc54911827" w:history="1">
        <w:r w:rsidRPr="001B44C3">
          <w:rPr>
            <w:rStyle w:val="Hipercze"/>
            <w:rFonts w:ascii="Candara" w:hAnsi="Candara"/>
            <w:noProof/>
          </w:rPr>
          <w:t>6.1.</w:t>
        </w:r>
        <w:r>
          <w:rPr>
            <w:rFonts w:asciiTheme="minorHAnsi" w:eastAsiaTheme="minorEastAsia" w:hAnsiTheme="minorHAnsi" w:cstheme="minorBidi"/>
            <w:noProof/>
            <w:sz w:val="22"/>
          </w:rPr>
          <w:tab/>
        </w:r>
        <w:r w:rsidRPr="001B44C3">
          <w:rPr>
            <w:rStyle w:val="Hipercze"/>
            <w:rFonts w:ascii="Candara" w:hAnsi="Candara"/>
            <w:noProof/>
          </w:rPr>
          <w:t>Uruchomienie i testy funkcjonowania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_Toc54911827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26BCA258" w14:textId="77777777" w:rsidR="00B354C1" w:rsidRDefault="00B354C1">
      <w:pPr>
        <w:pStyle w:val="Spistreci2"/>
        <w:rPr>
          <w:rFonts w:asciiTheme="minorHAnsi" w:eastAsiaTheme="minorEastAsia" w:hAnsiTheme="minorHAnsi" w:cstheme="minorBidi"/>
          <w:noProof/>
          <w:sz w:val="22"/>
        </w:rPr>
      </w:pPr>
      <w:hyperlink w:anchor="_Toc54911828" w:history="1">
        <w:r w:rsidRPr="001B44C3">
          <w:rPr>
            <w:rStyle w:val="Hipercze"/>
            <w:rFonts w:ascii="Candara" w:hAnsi="Candara"/>
            <w:noProof/>
            <w:lang w:eastAsia="de-DE"/>
          </w:rPr>
          <w:t>7.</w:t>
        </w:r>
        <w:r>
          <w:rPr>
            <w:rFonts w:asciiTheme="minorHAnsi" w:eastAsiaTheme="minorEastAsia" w:hAnsiTheme="minorHAnsi" w:cstheme="minorBidi"/>
            <w:noProof/>
            <w:sz w:val="22"/>
          </w:rPr>
          <w:tab/>
        </w:r>
        <w:r w:rsidRPr="001B44C3">
          <w:rPr>
            <w:rStyle w:val="Hipercze"/>
            <w:rFonts w:ascii="Candara" w:hAnsi="Candara"/>
            <w:noProof/>
            <w:lang w:eastAsia="de-DE"/>
          </w:rPr>
          <w:t>Konserwacja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_Toc54911828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475B3351" w14:textId="379F9AC1" w:rsidR="00F65E1C" w:rsidRPr="008B7229" w:rsidRDefault="00A94479" w:rsidP="00AA5AFD">
      <w:pPr>
        <w:ind w:firstLine="0"/>
        <w:rPr>
          <w:b/>
          <w:bCs/>
          <w:sz w:val="22"/>
        </w:rPr>
      </w:pPr>
      <w:r w:rsidRPr="008B7229">
        <w:rPr>
          <w:b/>
          <w:bCs/>
          <w:sz w:val="24"/>
        </w:rPr>
        <w:fldChar w:fldCharType="end"/>
      </w:r>
    </w:p>
    <w:p w14:paraId="10CC9773" w14:textId="77777777" w:rsidR="00F077A3" w:rsidRDefault="00F077A3" w:rsidP="00F077A3">
      <w:pPr>
        <w:rPr>
          <w:lang w:eastAsia="de-DE"/>
        </w:rPr>
      </w:pPr>
      <w:bookmarkStart w:id="1" w:name="_Toc379155291"/>
      <w:bookmarkStart w:id="2" w:name="_Toc390767976"/>
    </w:p>
    <w:p w14:paraId="182CD1B3" w14:textId="77777777" w:rsidR="0003260E" w:rsidRDefault="0003260E" w:rsidP="00F077A3">
      <w:pPr>
        <w:rPr>
          <w:lang w:eastAsia="de-DE"/>
        </w:rPr>
      </w:pPr>
    </w:p>
    <w:p w14:paraId="0A757DB2" w14:textId="77777777" w:rsidR="0003260E" w:rsidRDefault="0003260E" w:rsidP="00F077A3">
      <w:pPr>
        <w:rPr>
          <w:lang w:eastAsia="de-DE"/>
        </w:rPr>
      </w:pPr>
    </w:p>
    <w:p w14:paraId="5863DBF2" w14:textId="3E95C8A9" w:rsidR="0003260E" w:rsidRDefault="0003260E" w:rsidP="00F077A3">
      <w:pPr>
        <w:rPr>
          <w:lang w:eastAsia="de-DE"/>
        </w:rPr>
      </w:pPr>
    </w:p>
    <w:p w14:paraId="133FD0BE" w14:textId="1237B83B" w:rsidR="005F46CE" w:rsidRDefault="005F46CE" w:rsidP="00F077A3">
      <w:pPr>
        <w:rPr>
          <w:lang w:eastAsia="de-DE"/>
        </w:rPr>
      </w:pPr>
    </w:p>
    <w:p w14:paraId="7EA3738A" w14:textId="5F94799B" w:rsidR="005F46CE" w:rsidRDefault="005F46CE" w:rsidP="00F077A3">
      <w:pPr>
        <w:rPr>
          <w:lang w:eastAsia="de-DE"/>
        </w:rPr>
      </w:pPr>
    </w:p>
    <w:p w14:paraId="5E0A0E8A" w14:textId="42DCBF2A" w:rsidR="005F46CE" w:rsidRDefault="005F46CE" w:rsidP="00F077A3">
      <w:pPr>
        <w:rPr>
          <w:lang w:eastAsia="de-DE"/>
        </w:rPr>
      </w:pPr>
    </w:p>
    <w:p w14:paraId="299E91D7" w14:textId="434DA7F1" w:rsidR="005F46CE" w:rsidRDefault="005F46CE" w:rsidP="00F077A3">
      <w:pPr>
        <w:rPr>
          <w:lang w:eastAsia="de-DE"/>
        </w:rPr>
      </w:pPr>
    </w:p>
    <w:p w14:paraId="1530A34B" w14:textId="05F52674" w:rsidR="005F46CE" w:rsidRDefault="005F46CE" w:rsidP="00F077A3">
      <w:pPr>
        <w:rPr>
          <w:lang w:eastAsia="de-DE"/>
        </w:rPr>
      </w:pPr>
    </w:p>
    <w:p w14:paraId="28D0D814" w14:textId="6EFE49FC" w:rsidR="005F46CE" w:rsidRDefault="005F46CE" w:rsidP="00F077A3">
      <w:pPr>
        <w:rPr>
          <w:lang w:eastAsia="de-DE"/>
        </w:rPr>
      </w:pPr>
    </w:p>
    <w:p w14:paraId="2C6936C5" w14:textId="5B66DE89" w:rsidR="005F46CE" w:rsidRDefault="005F46CE" w:rsidP="00F077A3">
      <w:pPr>
        <w:rPr>
          <w:lang w:eastAsia="de-DE"/>
        </w:rPr>
      </w:pPr>
    </w:p>
    <w:p w14:paraId="5B7B5930" w14:textId="77777777" w:rsidR="00E80D57" w:rsidRPr="00BF0E52" w:rsidRDefault="00BF0E52" w:rsidP="00BF0E52">
      <w:pPr>
        <w:pStyle w:val="NagCandara"/>
        <w:numPr>
          <w:ilvl w:val="0"/>
          <w:numId w:val="1"/>
        </w:numPr>
        <w:jc w:val="left"/>
        <w:rPr>
          <w:rFonts w:ascii="Candara" w:hAnsi="Candara"/>
          <w:lang w:eastAsia="de-DE"/>
        </w:rPr>
      </w:pPr>
      <w:bookmarkStart w:id="3" w:name="_Toc54911803"/>
      <w:r w:rsidRPr="00BF0E52">
        <w:rPr>
          <w:rFonts w:ascii="Candara" w:hAnsi="Candara"/>
          <w:lang w:eastAsia="de-DE"/>
        </w:rPr>
        <w:t>Deklaracje i certyfikaty</w:t>
      </w:r>
      <w:bookmarkEnd w:id="3"/>
    </w:p>
    <w:p w14:paraId="7077C518" w14:textId="75A488E9" w:rsidR="00561E81" w:rsidRDefault="00BF0E52" w:rsidP="00C07963">
      <w:pPr>
        <w:pStyle w:val="NagCandara"/>
        <w:numPr>
          <w:ilvl w:val="1"/>
          <w:numId w:val="1"/>
        </w:numPr>
        <w:rPr>
          <w:rFonts w:ascii="Candara" w:hAnsi="Candara"/>
          <w:lang w:val="pl-PL"/>
        </w:rPr>
      </w:pPr>
      <w:bookmarkStart w:id="4" w:name="_Toc54911804"/>
      <w:r w:rsidRPr="00BF0E52">
        <w:rPr>
          <w:rFonts w:ascii="Candara" w:hAnsi="Candara"/>
        </w:rPr>
        <w:t>Certyfikat CE</w:t>
      </w:r>
      <w:bookmarkEnd w:id="4"/>
    </w:p>
    <w:p w14:paraId="44254CC7" w14:textId="131BCD6A" w:rsidR="001F5797" w:rsidRDefault="001F5797" w:rsidP="001F5797">
      <w:pPr>
        <w:rPr>
          <w:lang w:eastAsia="ar-SA"/>
        </w:rPr>
      </w:pPr>
      <w:r>
        <w:rPr>
          <w:noProof/>
        </w:rPr>
        <w:drawing>
          <wp:anchor distT="0" distB="0" distL="114300" distR="114300" simplePos="0" relativeHeight="251656192" behindDoc="0" locked="0" layoutInCell="1" allowOverlap="1" wp14:anchorId="2CA42384" wp14:editId="2FF347C9">
            <wp:simplePos x="0" y="0"/>
            <wp:positionH relativeFrom="column">
              <wp:posOffset>375920</wp:posOffset>
            </wp:positionH>
            <wp:positionV relativeFrom="paragraph">
              <wp:posOffset>76200</wp:posOffset>
            </wp:positionV>
            <wp:extent cx="5819775" cy="8208645"/>
            <wp:effectExtent l="0" t="0" r="9525" b="1905"/>
            <wp:wrapSquare wrapText="left"/>
            <wp:docPr id="16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9775" cy="82086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DE6B04B" w14:textId="77777777" w:rsidR="001F5797" w:rsidRDefault="001F5797" w:rsidP="001F5797">
      <w:pPr>
        <w:rPr>
          <w:lang w:eastAsia="ar-SA"/>
        </w:rPr>
      </w:pPr>
    </w:p>
    <w:p w14:paraId="46060F2D" w14:textId="77777777" w:rsidR="001F5797" w:rsidRDefault="001F5797" w:rsidP="001F5797">
      <w:pPr>
        <w:rPr>
          <w:lang w:eastAsia="ar-SA"/>
        </w:rPr>
      </w:pPr>
    </w:p>
    <w:p w14:paraId="71811AC5" w14:textId="77777777" w:rsidR="001F5797" w:rsidRDefault="001F5797" w:rsidP="001F5797">
      <w:pPr>
        <w:rPr>
          <w:lang w:eastAsia="ar-SA"/>
        </w:rPr>
      </w:pPr>
    </w:p>
    <w:p w14:paraId="4877248D" w14:textId="77777777" w:rsidR="001F5797" w:rsidRDefault="001F5797" w:rsidP="001F5797">
      <w:pPr>
        <w:rPr>
          <w:lang w:eastAsia="ar-SA"/>
        </w:rPr>
      </w:pPr>
    </w:p>
    <w:p w14:paraId="1DC21762" w14:textId="77777777" w:rsidR="001F5797" w:rsidRDefault="001F5797" w:rsidP="001F5797">
      <w:pPr>
        <w:rPr>
          <w:lang w:eastAsia="ar-SA"/>
        </w:rPr>
      </w:pPr>
    </w:p>
    <w:p w14:paraId="3A07BC21" w14:textId="77777777" w:rsidR="001F5797" w:rsidRDefault="001F5797" w:rsidP="001F5797">
      <w:pPr>
        <w:rPr>
          <w:lang w:eastAsia="ar-SA"/>
        </w:rPr>
      </w:pPr>
    </w:p>
    <w:p w14:paraId="55C91A4D" w14:textId="77777777" w:rsidR="001F5797" w:rsidRDefault="001F5797" w:rsidP="001F5797">
      <w:pPr>
        <w:rPr>
          <w:lang w:eastAsia="ar-SA"/>
        </w:rPr>
      </w:pPr>
    </w:p>
    <w:p w14:paraId="1F02CD6C" w14:textId="77777777" w:rsidR="001F5797" w:rsidRDefault="001F5797" w:rsidP="001F5797">
      <w:pPr>
        <w:rPr>
          <w:lang w:eastAsia="ar-SA"/>
        </w:rPr>
      </w:pPr>
    </w:p>
    <w:p w14:paraId="498F6CB8" w14:textId="77777777" w:rsidR="001F5797" w:rsidRDefault="001F5797" w:rsidP="001F5797">
      <w:pPr>
        <w:rPr>
          <w:lang w:eastAsia="ar-SA"/>
        </w:rPr>
      </w:pPr>
    </w:p>
    <w:p w14:paraId="1E4AA96F" w14:textId="77777777" w:rsidR="001F5797" w:rsidRDefault="001F5797" w:rsidP="001F5797">
      <w:pPr>
        <w:rPr>
          <w:lang w:eastAsia="ar-SA"/>
        </w:rPr>
      </w:pPr>
    </w:p>
    <w:p w14:paraId="3152D1F4" w14:textId="77777777" w:rsidR="001F5797" w:rsidRDefault="001F5797" w:rsidP="001F5797">
      <w:pPr>
        <w:rPr>
          <w:lang w:eastAsia="ar-SA"/>
        </w:rPr>
      </w:pPr>
    </w:p>
    <w:p w14:paraId="514D542F" w14:textId="77777777" w:rsidR="001F5797" w:rsidRDefault="001F5797" w:rsidP="001F5797">
      <w:pPr>
        <w:rPr>
          <w:lang w:eastAsia="ar-SA"/>
        </w:rPr>
      </w:pPr>
    </w:p>
    <w:p w14:paraId="1EA3610C" w14:textId="77777777" w:rsidR="001F5797" w:rsidRDefault="001F5797" w:rsidP="001F5797">
      <w:pPr>
        <w:rPr>
          <w:lang w:eastAsia="ar-SA"/>
        </w:rPr>
      </w:pPr>
    </w:p>
    <w:p w14:paraId="7CCED841" w14:textId="77777777" w:rsidR="001F5797" w:rsidRDefault="001F5797" w:rsidP="001F5797">
      <w:pPr>
        <w:rPr>
          <w:lang w:eastAsia="ar-SA"/>
        </w:rPr>
      </w:pPr>
    </w:p>
    <w:p w14:paraId="264B4015" w14:textId="77777777" w:rsidR="001F5797" w:rsidRDefault="001F5797" w:rsidP="001F5797">
      <w:pPr>
        <w:rPr>
          <w:lang w:eastAsia="ar-SA"/>
        </w:rPr>
      </w:pPr>
    </w:p>
    <w:p w14:paraId="2FE632E2" w14:textId="77777777" w:rsidR="001F5797" w:rsidRDefault="001F5797" w:rsidP="001F5797">
      <w:pPr>
        <w:rPr>
          <w:lang w:eastAsia="ar-SA"/>
        </w:rPr>
      </w:pPr>
    </w:p>
    <w:p w14:paraId="2D3AC5FE" w14:textId="77777777" w:rsidR="001F5797" w:rsidRDefault="001F5797" w:rsidP="001F5797">
      <w:pPr>
        <w:rPr>
          <w:lang w:eastAsia="ar-SA"/>
        </w:rPr>
      </w:pPr>
    </w:p>
    <w:p w14:paraId="42CA7C76" w14:textId="77777777" w:rsidR="001F5797" w:rsidRDefault="001F5797" w:rsidP="001F5797">
      <w:pPr>
        <w:rPr>
          <w:lang w:eastAsia="ar-SA"/>
        </w:rPr>
      </w:pPr>
    </w:p>
    <w:p w14:paraId="6D1596E0" w14:textId="77777777" w:rsidR="001F5797" w:rsidRDefault="001F5797" w:rsidP="001F5797">
      <w:pPr>
        <w:rPr>
          <w:lang w:eastAsia="ar-SA"/>
        </w:rPr>
      </w:pPr>
    </w:p>
    <w:p w14:paraId="704A11AC" w14:textId="77777777" w:rsidR="001F5797" w:rsidRDefault="001F5797" w:rsidP="001F5797">
      <w:pPr>
        <w:rPr>
          <w:lang w:eastAsia="ar-SA"/>
        </w:rPr>
      </w:pPr>
    </w:p>
    <w:p w14:paraId="6494EEE4" w14:textId="77777777" w:rsidR="001F5797" w:rsidRDefault="001F5797" w:rsidP="001F5797">
      <w:pPr>
        <w:rPr>
          <w:lang w:eastAsia="ar-SA"/>
        </w:rPr>
      </w:pPr>
    </w:p>
    <w:p w14:paraId="409D80F6" w14:textId="77777777" w:rsidR="001F5797" w:rsidRDefault="001F5797" w:rsidP="001F5797">
      <w:pPr>
        <w:rPr>
          <w:lang w:eastAsia="ar-SA"/>
        </w:rPr>
      </w:pPr>
    </w:p>
    <w:p w14:paraId="756938ED" w14:textId="77777777" w:rsidR="001F5797" w:rsidRDefault="001F5797" w:rsidP="001F5797">
      <w:pPr>
        <w:rPr>
          <w:lang w:eastAsia="ar-SA"/>
        </w:rPr>
      </w:pPr>
    </w:p>
    <w:p w14:paraId="60B9DAF3" w14:textId="77777777" w:rsidR="001F5797" w:rsidRDefault="001F5797" w:rsidP="001F5797">
      <w:pPr>
        <w:rPr>
          <w:lang w:eastAsia="ar-SA"/>
        </w:rPr>
      </w:pPr>
    </w:p>
    <w:p w14:paraId="55118A0C" w14:textId="77777777" w:rsidR="001F5797" w:rsidRDefault="001F5797" w:rsidP="001F5797">
      <w:pPr>
        <w:rPr>
          <w:lang w:eastAsia="ar-SA"/>
        </w:rPr>
      </w:pPr>
    </w:p>
    <w:p w14:paraId="1CE9CC2C" w14:textId="77777777" w:rsidR="001F5797" w:rsidRDefault="001F5797" w:rsidP="001F5797">
      <w:pPr>
        <w:rPr>
          <w:lang w:eastAsia="ar-SA"/>
        </w:rPr>
      </w:pPr>
    </w:p>
    <w:p w14:paraId="504A7758" w14:textId="77777777" w:rsidR="001F5797" w:rsidRDefault="001F5797" w:rsidP="001F5797">
      <w:pPr>
        <w:rPr>
          <w:lang w:eastAsia="ar-SA"/>
        </w:rPr>
      </w:pPr>
    </w:p>
    <w:p w14:paraId="53D1501F" w14:textId="77777777" w:rsidR="001F5797" w:rsidRDefault="001F5797" w:rsidP="001F5797">
      <w:pPr>
        <w:rPr>
          <w:lang w:eastAsia="ar-SA"/>
        </w:rPr>
      </w:pPr>
    </w:p>
    <w:p w14:paraId="1FFB9758" w14:textId="77777777" w:rsidR="001F5797" w:rsidRDefault="001F5797" w:rsidP="001F5797">
      <w:pPr>
        <w:rPr>
          <w:lang w:eastAsia="ar-SA"/>
        </w:rPr>
      </w:pPr>
    </w:p>
    <w:p w14:paraId="11E9DBE5" w14:textId="77777777" w:rsidR="001F5797" w:rsidRDefault="001F5797" w:rsidP="001F5797">
      <w:pPr>
        <w:rPr>
          <w:lang w:eastAsia="ar-SA"/>
        </w:rPr>
      </w:pPr>
    </w:p>
    <w:p w14:paraId="53A59A43" w14:textId="77777777" w:rsidR="001F5797" w:rsidRDefault="001F5797" w:rsidP="001F5797">
      <w:pPr>
        <w:rPr>
          <w:lang w:eastAsia="ar-SA"/>
        </w:rPr>
      </w:pPr>
    </w:p>
    <w:p w14:paraId="00ECE737" w14:textId="77777777" w:rsidR="001F5797" w:rsidRDefault="001F5797" w:rsidP="001F5797">
      <w:pPr>
        <w:rPr>
          <w:lang w:eastAsia="ar-SA"/>
        </w:rPr>
      </w:pPr>
    </w:p>
    <w:p w14:paraId="1B6ECEF9" w14:textId="77777777" w:rsidR="001F5797" w:rsidRDefault="001F5797" w:rsidP="001F5797">
      <w:pPr>
        <w:rPr>
          <w:lang w:eastAsia="ar-SA"/>
        </w:rPr>
      </w:pPr>
    </w:p>
    <w:p w14:paraId="7F1FD133" w14:textId="5D23BCFD" w:rsidR="00712737" w:rsidRPr="00712737" w:rsidRDefault="00712737" w:rsidP="00712737">
      <w:pPr>
        <w:pStyle w:val="NagCandara"/>
        <w:numPr>
          <w:ilvl w:val="0"/>
          <w:numId w:val="1"/>
        </w:numPr>
        <w:jc w:val="left"/>
        <w:rPr>
          <w:rFonts w:ascii="Candara" w:hAnsi="Candara"/>
          <w:lang w:eastAsia="de-DE"/>
        </w:rPr>
      </w:pPr>
      <w:bookmarkStart w:id="5" w:name="_Toc54911805"/>
      <w:r w:rsidRPr="00712737">
        <w:rPr>
          <w:rFonts w:ascii="Candara" w:hAnsi="Candara"/>
          <w:lang w:eastAsia="de-DE"/>
        </w:rPr>
        <w:lastRenderedPageBreak/>
        <w:t>Wstęp</w:t>
      </w:r>
      <w:bookmarkEnd w:id="5"/>
    </w:p>
    <w:p w14:paraId="02A992C8" w14:textId="1EB2D6DC" w:rsidR="00712737" w:rsidRDefault="00712737" w:rsidP="00712737">
      <w:r>
        <w:t xml:space="preserve">Dokumentacja </w:t>
      </w:r>
      <w:r w:rsidR="00CD13C6">
        <w:t>powykonawcza</w:t>
      </w:r>
      <w:r>
        <w:t xml:space="preserve"> opisuje </w:t>
      </w:r>
      <w:r w:rsidR="00CF19D5">
        <w:t>procedurę podłączenia</w:t>
      </w:r>
      <w:r w:rsidR="00D938C3">
        <w:t xml:space="preserve"> tablic SDIP1 do Systemu Dynamicznej Informacji Pasażerskiej II</w:t>
      </w:r>
      <w:r w:rsidR="00CF19D5">
        <w:t>. P</w:t>
      </w:r>
      <w:r>
        <w:t xml:space="preserve">rzygotowana </w:t>
      </w:r>
      <w:r w:rsidR="00CF19D5">
        <w:t xml:space="preserve">została </w:t>
      </w:r>
      <w:r>
        <w:t xml:space="preserve">w ramach zadania </w:t>
      </w:r>
      <w:r w:rsidR="00D938C3" w:rsidRPr="00D938C3">
        <w:t>„Usługa kompleksowego podłączenia 81 tablic do Systemu Dynamicznej Informacji Pasażerskiej II”</w:t>
      </w:r>
    </w:p>
    <w:p w14:paraId="3E70C2DF" w14:textId="77777777" w:rsidR="00712737" w:rsidRDefault="00712737" w:rsidP="00712737">
      <w:r>
        <w:t xml:space="preserve">  </w:t>
      </w:r>
    </w:p>
    <w:p w14:paraId="06F0B20B" w14:textId="366E6DF5" w:rsidR="00712737" w:rsidRPr="00712737" w:rsidRDefault="00D938C3" w:rsidP="00712737">
      <w:pPr>
        <w:pStyle w:val="NagCandara"/>
        <w:numPr>
          <w:ilvl w:val="1"/>
          <w:numId w:val="1"/>
        </w:numPr>
        <w:rPr>
          <w:rFonts w:ascii="Candara" w:hAnsi="Candara"/>
        </w:rPr>
      </w:pPr>
      <w:bookmarkStart w:id="6" w:name="_Toc54911806"/>
      <w:r>
        <w:rPr>
          <w:rFonts w:ascii="Candara" w:hAnsi="Candara"/>
          <w:lang w:val="pl-PL"/>
        </w:rPr>
        <w:t>Specyfikacja robót</w:t>
      </w:r>
      <w:bookmarkEnd w:id="6"/>
    </w:p>
    <w:p w14:paraId="22630D03" w14:textId="0890FA6A" w:rsidR="000E15EB" w:rsidRDefault="000E15EB" w:rsidP="00F8174C">
      <w:r>
        <w:t>W ramach przedm</w:t>
      </w:r>
      <w:r w:rsidR="00251196">
        <w:t>iotu zamówienia Wykonawca kompleksowo podłączył</w:t>
      </w:r>
      <w:r>
        <w:t xml:space="preserve"> do systemu c</w:t>
      </w:r>
      <w:r w:rsidR="00251196">
        <w:t>entralnego SDIP II zamontowane</w:t>
      </w:r>
      <w:r>
        <w:t xml:space="preserve"> na przystankach tablic</w:t>
      </w:r>
      <w:r w:rsidR="00251196">
        <w:t>e</w:t>
      </w:r>
      <w:r>
        <w:t>:</w:t>
      </w:r>
    </w:p>
    <w:p w14:paraId="255B403D" w14:textId="454C44E1" w:rsidR="000E15EB" w:rsidRDefault="00251196" w:rsidP="000E15EB">
      <w:pPr>
        <w:pStyle w:val="Akapitzlist"/>
        <w:numPr>
          <w:ilvl w:val="0"/>
          <w:numId w:val="30"/>
        </w:numPr>
      </w:pPr>
      <w:r>
        <w:t xml:space="preserve">7 </w:t>
      </w:r>
      <w:r w:rsidR="000E15EB">
        <w:t xml:space="preserve"> tablic podłączonych do SDIP-1 </w:t>
      </w:r>
      <w:r w:rsidR="00237528">
        <w:t xml:space="preserve">na dworcu w </w:t>
      </w:r>
      <w:r w:rsidR="000E15EB">
        <w:t xml:space="preserve">Tarnowskich Górach, </w:t>
      </w:r>
    </w:p>
    <w:p w14:paraId="42E900A1" w14:textId="73441D15" w:rsidR="000E15EB" w:rsidRDefault="00251196" w:rsidP="000E15EB">
      <w:pPr>
        <w:pStyle w:val="Akapitzlist"/>
        <w:numPr>
          <w:ilvl w:val="0"/>
          <w:numId w:val="30"/>
        </w:numPr>
      </w:pPr>
      <w:r>
        <w:t>1  tablicę podłączoną</w:t>
      </w:r>
      <w:r w:rsidR="000E15EB">
        <w:t xml:space="preserve"> do SDIP-1 </w:t>
      </w:r>
      <w:r w:rsidR="00237528">
        <w:t xml:space="preserve">w </w:t>
      </w:r>
      <w:r w:rsidR="000E15EB">
        <w:t>Świerklańcu</w:t>
      </w:r>
      <w:r w:rsidR="00237528">
        <w:t xml:space="preserve"> na przystanku „Świerklaniec Park”</w:t>
      </w:r>
    </w:p>
    <w:p w14:paraId="55FCE9F5" w14:textId="1CD59BB2" w:rsidR="000E15EB" w:rsidRDefault="00251196" w:rsidP="000E15EB">
      <w:pPr>
        <w:pStyle w:val="Akapitzlist"/>
        <w:numPr>
          <w:ilvl w:val="0"/>
          <w:numId w:val="30"/>
        </w:numPr>
      </w:pPr>
      <w:r>
        <w:t>1 tablicę podłączoną</w:t>
      </w:r>
      <w:r w:rsidR="000E15EB">
        <w:t xml:space="preserve"> do SDIP-1 </w:t>
      </w:r>
      <w:r w:rsidR="00237528">
        <w:t xml:space="preserve">w centrum przesiadkowym </w:t>
      </w:r>
      <w:r w:rsidR="000E15EB">
        <w:t>w Wielowsi</w:t>
      </w:r>
      <w:r w:rsidR="00237528">
        <w:t xml:space="preserve"> </w:t>
      </w:r>
    </w:p>
    <w:p w14:paraId="691FCACA" w14:textId="1128475B" w:rsidR="000E15EB" w:rsidRDefault="00251196" w:rsidP="000E15EB">
      <w:pPr>
        <w:pStyle w:val="Akapitzlist"/>
        <w:numPr>
          <w:ilvl w:val="0"/>
          <w:numId w:val="30"/>
        </w:numPr>
      </w:pPr>
      <w:r>
        <w:t xml:space="preserve">72 </w:t>
      </w:r>
      <w:r w:rsidR="000E15EB">
        <w:t>tablic</w:t>
      </w:r>
      <w:r>
        <w:t xml:space="preserve">e podłączone </w:t>
      </w:r>
      <w:r w:rsidR="000E15EB">
        <w:t>do SDIP-1 znajdujących się na terenie Górnośląsko Zagłębiowskiej Metropolii w tym:</w:t>
      </w:r>
    </w:p>
    <w:p w14:paraId="301AD7DB" w14:textId="31C41F2F" w:rsidR="000E15EB" w:rsidRDefault="000232AE" w:rsidP="000E15EB">
      <w:pPr>
        <w:pStyle w:val="Akapitzlist"/>
        <w:numPr>
          <w:ilvl w:val="1"/>
          <w:numId w:val="30"/>
        </w:numPr>
      </w:pPr>
      <w:r>
        <w:t>Tablice czterowierszowe (4W)</w:t>
      </w:r>
    </w:p>
    <w:tbl>
      <w:tblPr>
        <w:tblW w:w="5287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19"/>
        <w:gridCol w:w="3359"/>
        <w:gridCol w:w="1509"/>
      </w:tblGrid>
      <w:tr w:rsidR="000232AE" w:rsidRPr="000232AE" w14:paraId="26377A21" w14:textId="77777777" w:rsidTr="000232AE">
        <w:trPr>
          <w:trHeight w:val="255"/>
          <w:jc w:val="center"/>
        </w:trPr>
        <w:tc>
          <w:tcPr>
            <w:tcW w:w="419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CEBCEA" w14:textId="77777777" w:rsidR="000232AE" w:rsidRPr="000232AE" w:rsidRDefault="000232AE" w:rsidP="000232AE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Lp.</w:t>
            </w:r>
          </w:p>
        </w:tc>
        <w:tc>
          <w:tcPr>
            <w:tcW w:w="3359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3205B1" w14:textId="77777777" w:rsidR="000232AE" w:rsidRPr="000232AE" w:rsidRDefault="000232AE" w:rsidP="000232AE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Nazwa przystanku</w:t>
            </w:r>
          </w:p>
        </w:tc>
        <w:tc>
          <w:tcPr>
            <w:tcW w:w="1509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4114958" w14:textId="77777777" w:rsidR="000232AE" w:rsidRPr="000232AE" w:rsidRDefault="000232AE" w:rsidP="000232AE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liczba tablic</w:t>
            </w:r>
          </w:p>
        </w:tc>
      </w:tr>
      <w:tr w:rsidR="000232AE" w:rsidRPr="000232AE" w14:paraId="321CFCDA" w14:textId="77777777" w:rsidTr="000232AE">
        <w:trPr>
          <w:trHeight w:val="255"/>
          <w:jc w:val="center"/>
        </w:trPr>
        <w:tc>
          <w:tcPr>
            <w:tcW w:w="41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51091" w14:textId="77777777" w:rsidR="000232AE" w:rsidRPr="000232AE" w:rsidRDefault="000232AE" w:rsidP="000232AE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1</w:t>
            </w:r>
          </w:p>
        </w:tc>
        <w:tc>
          <w:tcPr>
            <w:tcW w:w="3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695695" w14:textId="77777777" w:rsidR="000232AE" w:rsidRPr="000232AE" w:rsidRDefault="000232AE" w:rsidP="000232AE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Katowice Francuska</w:t>
            </w:r>
          </w:p>
        </w:tc>
        <w:tc>
          <w:tcPr>
            <w:tcW w:w="15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72B45AE" w14:textId="77777777" w:rsidR="000232AE" w:rsidRPr="000232AE" w:rsidRDefault="000232AE" w:rsidP="000232AE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1</w:t>
            </w:r>
          </w:p>
        </w:tc>
      </w:tr>
      <w:tr w:rsidR="000232AE" w:rsidRPr="000232AE" w14:paraId="4A497C68" w14:textId="77777777" w:rsidTr="000232AE">
        <w:trPr>
          <w:trHeight w:val="255"/>
          <w:jc w:val="center"/>
        </w:trPr>
        <w:tc>
          <w:tcPr>
            <w:tcW w:w="41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1D0C77" w14:textId="77777777" w:rsidR="000232AE" w:rsidRPr="000232AE" w:rsidRDefault="000232AE" w:rsidP="000232AE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2</w:t>
            </w:r>
          </w:p>
        </w:tc>
        <w:tc>
          <w:tcPr>
            <w:tcW w:w="3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73FFD4" w14:textId="77777777" w:rsidR="000232AE" w:rsidRPr="000232AE" w:rsidRDefault="000232AE" w:rsidP="000232AE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Katowice Stawowa</w:t>
            </w:r>
          </w:p>
        </w:tc>
        <w:tc>
          <w:tcPr>
            <w:tcW w:w="15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32A569C" w14:textId="77777777" w:rsidR="000232AE" w:rsidRPr="000232AE" w:rsidRDefault="000232AE" w:rsidP="000232AE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2</w:t>
            </w:r>
          </w:p>
        </w:tc>
      </w:tr>
      <w:tr w:rsidR="000232AE" w:rsidRPr="000232AE" w14:paraId="48583439" w14:textId="77777777" w:rsidTr="000232AE">
        <w:trPr>
          <w:trHeight w:val="255"/>
          <w:jc w:val="center"/>
        </w:trPr>
        <w:tc>
          <w:tcPr>
            <w:tcW w:w="41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36848A" w14:textId="77777777" w:rsidR="000232AE" w:rsidRPr="000232AE" w:rsidRDefault="000232AE" w:rsidP="000232AE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3</w:t>
            </w:r>
          </w:p>
        </w:tc>
        <w:tc>
          <w:tcPr>
            <w:tcW w:w="3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87650B" w14:textId="77777777" w:rsidR="000232AE" w:rsidRPr="000232AE" w:rsidRDefault="000232AE" w:rsidP="000232AE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Sosnowiec Urząd Miasta</w:t>
            </w:r>
          </w:p>
        </w:tc>
        <w:tc>
          <w:tcPr>
            <w:tcW w:w="15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33C38B4" w14:textId="77777777" w:rsidR="000232AE" w:rsidRPr="000232AE" w:rsidRDefault="000232AE" w:rsidP="000232AE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4</w:t>
            </w:r>
          </w:p>
        </w:tc>
      </w:tr>
      <w:tr w:rsidR="000232AE" w:rsidRPr="000232AE" w14:paraId="51FC2B04" w14:textId="77777777" w:rsidTr="000232AE">
        <w:trPr>
          <w:trHeight w:val="255"/>
          <w:jc w:val="center"/>
        </w:trPr>
        <w:tc>
          <w:tcPr>
            <w:tcW w:w="41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D83895" w14:textId="77777777" w:rsidR="000232AE" w:rsidRPr="000232AE" w:rsidRDefault="000232AE" w:rsidP="000232AE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4</w:t>
            </w:r>
          </w:p>
        </w:tc>
        <w:tc>
          <w:tcPr>
            <w:tcW w:w="3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FFB014" w14:textId="77777777" w:rsidR="000232AE" w:rsidRPr="000232AE" w:rsidRDefault="000232AE" w:rsidP="000232AE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Zabrze Goethego</w:t>
            </w:r>
          </w:p>
        </w:tc>
        <w:tc>
          <w:tcPr>
            <w:tcW w:w="15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312C42A" w14:textId="77777777" w:rsidR="000232AE" w:rsidRPr="000232AE" w:rsidRDefault="000232AE" w:rsidP="000232AE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1</w:t>
            </w:r>
          </w:p>
        </w:tc>
      </w:tr>
      <w:tr w:rsidR="000232AE" w:rsidRPr="000232AE" w14:paraId="326CB72D" w14:textId="77777777" w:rsidTr="000232AE">
        <w:trPr>
          <w:trHeight w:val="255"/>
          <w:jc w:val="center"/>
        </w:trPr>
        <w:tc>
          <w:tcPr>
            <w:tcW w:w="41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B154A" w14:textId="77777777" w:rsidR="000232AE" w:rsidRPr="000232AE" w:rsidRDefault="000232AE" w:rsidP="000232AE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 </w:t>
            </w:r>
          </w:p>
        </w:tc>
        <w:tc>
          <w:tcPr>
            <w:tcW w:w="33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3C93C0" w14:textId="77777777" w:rsidR="000232AE" w:rsidRPr="000232AE" w:rsidRDefault="000232AE" w:rsidP="000232AE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 </w:t>
            </w:r>
          </w:p>
        </w:tc>
        <w:tc>
          <w:tcPr>
            <w:tcW w:w="150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4FCD463" w14:textId="77777777" w:rsidR="000232AE" w:rsidRPr="000232AE" w:rsidRDefault="000232AE" w:rsidP="000232AE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 </w:t>
            </w:r>
          </w:p>
        </w:tc>
      </w:tr>
      <w:tr w:rsidR="000232AE" w:rsidRPr="000232AE" w14:paraId="6270D77B" w14:textId="77777777" w:rsidTr="000232AE">
        <w:trPr>
          <w:trHeight w:val="270"/>
          <w:jc w:val="center"/>
        </w:trPr>
        <w:tc>
          <w:tcPr>
            <w:tcW w:w="419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BC11B1" w14:textId="77777777" w:rsidR="000232AE" w:rsidRPr="000232AE" w:rsidRDefault="000232AE" w:rsidP="000232AE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 </w:t>
            </w:r>
          </w:p>
        </w:tc>
        <w:tc>
          <w:tcPr>
            <w:tcW w:w="335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FF6CB2" w14:textId="77777777" w:rsidR="000232AE" w:rsidRPr="000232AE" w:rsidRDefault="000232AE" w:rsidP="000232AE">
            <w:pPr>
              <w:spacing w:line="240" w:lineRule="auto"/>
              <w:ind w:firstLine="0"/>
              <w:jc w:val="left"/>
              <w:rPr>
                <w:rFonts w:ascii="Arial" w:hAnsi="Arial"/>
                <w:b/>
                <w:bCs/>
              </w:rPr>
            </w:pPr>
            <w:r w:rsidRPr="000232AE">
              <w:rPr>
                <w:rFonts w:ascii="Arial" w:hAnsi="Arial"/>
                <w:b/>
                <w:bCs/>
              </w:rPr>
              <w:t>SUMA</w:t>
            </w:r>
          </w:p>
        </w:tc>
        <w:tc>
          <w:tcPr>
            <w:tcW w:w="150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DF9C7C0" w14:textId="77777777" w:rsidR="000232AE" w:rsidRPr="000232AE" w:rsidRDefault="000232AE" w:rsidP="000232AE">
            <w:pPr>
              <w:spacing w:line="240" w:lineRule="auto"/>
              <w:ind w:firstLine="0"/>
              <w:jc w:val="right"/>
              <w:rPr>
                <w:rFonts w:ascii="Arial" w:hAnsi="Arial"/>
                <w:b/>
                <w:bCs/>
              </w:rPr>
            </w:pPr>
            <w:r w:rsidRPr="000232AE">
              <w:rPr>
                <w:rFonts w:ascii="Arial" w:hAnsi="Arial"/>
                <w:b/>
                <w:bCs/>
              </w:rPr>
              <w:t>8</w:t>
            </w:r>
          </w:p>
        </w:tc>
      </w:tr>
    </w:tbl>
    <w:p w14:paraId="1A1CAA68" w14:textId="52914E76" w:rsidR="000232AE" w:rsidRDefault="000232AE" w:rsidP="000232AE">
      <w:pPr>
        <w:pStyle w:val="Akapitzlist"/>
        <w:ind w:left="1440" w:firstLine="0"/>
      </w:pPr>
    </w:p>
    <w:p w14:paraId="4C299FC2" w14:textId="61275B73" w:rsidR="000232AE" w:rsidRDefault="000232AE" w:rsidP="000232AE">
      <w:pPr>
        <w:pStyle w:val="Akapitzlist"/>
        <w:numPr>
          <w:ilvl w:val="1"/>
          <w:numId w:val="30"/>
        </w:numPr>
      </w:pPr>
      <w:r>
        <w:t>Tablice sześciowierszowe (6W)</w:t>
      </w:r>
    </w:p>
    <w:tbl>
      <w:tblPr>
        <w:tblW w:w="5259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19"/>
        <w:gridCol w:w="3380"/>
        <w:gridCol w:w="1460"/>
      </w:tblGrid>
      <w:tr w:rsidR="000232AE" w:rsidRPr="000232AE" w14:paraId="3DE7474B" w14:textId="77777777" w:rsidTr="001155CA">
        <w:trPr>
          <w:trHeight w:val="255"/>
          <w:jc w:val="center"/>
        </w:trPr>
        <w:tc>
          <w:tcPr>
            <w:tcW w:w="419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15041D" w14:textId="77777777" w:rsidR="000232AE" w:rsidRPr="000232AE" w:rsidRDefault="000232AE" w:rsidP="000232AE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Lp.</w:t>
            </w:r>
          </w:p>
        </w:tc>
        <w:tc>
          <w:tcPr>
            <w:tcW w:w="338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4B9ECF" w14:textId="77777777" w:rsidR="000232AE" w:rsidRPr="000232AE" w:rsidRDefault="000232AE" w:rsidP="000232AE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Nazwa przystanku</w:t>
            </w:r>
          </w:p>
        </w:tc>
        <w:tc>
          <w:tcPr>
            <w:tcW w:w="146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F182F9B" w14:textId="77777777" w:rsidR="000232AE" w:rsidRPr="000232AE" w:rsidRDefault="000232AE" w:rsidP="000232AE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liczba tablic</w:t>
            </w:r>
          </w:p>
        </w:tc>
      </w:tr>
      <w:tr w:rsidR="000232AE" w:rsidRPr="000232AE" w14:paraId="4E1A37C3" w14:textId="77777777" w:rsidTr="001155CA">
        <w:trPr>
          <w:trHeight w:val="255"/>
          <w:jc w:val="center"/>
        </w:trPr>
        <w:tc>
          <w:tcPr>
            <w:tcW w:w="41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6D6FE" w14:textId="77777777" w:rsidR="000232AE" w:rsidRPr="000232AE" w:rsidRDefault="000232AE" w:rsidP="000232AE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1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92CACE" w14:textId="77777777" w:rsidR="000232AE" w:rsidRPr="000232AE" w:rsidRDefault="000232AE" w:rsidP="000232AE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Katowice Osiedle Tysiąclecia Pętla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57B167B" w14:textId="77777777" w:rsidR="000232AE" w:rsidRPr="000232AE" w:rsidRDefault="000232AE" w:rsidP="000232AE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1</w:t>
            </w:r>
          </w:p>
        </w:tc>
      </w:tr>
      <w:tr w:rsidR="000232AE" w:rsidRPr="000232AE" w14:paraId="0022107C" w14:textId="77777777" w:rsidTr="001155CA">
        <w:trPr>
          <w:trHeight w:val="255"/>
          <w:jc w:val="center"/>
        </w:trPr>
        <w:tc>
          <w:tcPr>
            <w:tcW w:w="41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DA0DD4" w14:textId="77777777" w:rsidR="000232AE" w:rsidRPr="000232AE" w:rsidRDefault="000232AE" w:rsidP="000232AE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2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515D9F" w14:textId="77777777" w:rsidR="000232AE" w:rsidRPr="000232AE" w:rsidRDefault="000232AE" w:rsidP="000232AE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Osiedle Tysiąclecia ZOO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2819446" w14:textId="77777777" w:rsidR="000232AE" w:rsidRPr="000232AE" w:rsidRDefault="000232AE" w:rsidP="000232AE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2</w:t>
            </w:r>
          </w:p>
        </w:tc>
      </w:tr>
      <w:tr w:rsidR="000232AE" w:rsidRPr="000232AE" w14:paraId="3FF41710" w14:textId="77777777" w:rsidTr="001155CA">
        <w:trPr>
          <w:trHeight w:val="255"/>
          <w:jc w:val="center"/>
        </w:trPr>
        <w:tc>
          <w:tcPr>
            <w:tcW w:w="41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DF0A5D" w14:textId="77777777" w:rsidR="000232AE" w:rsidRPr="000232AE" w:rsidRDefault="000232AE" w:rsidP="000232AE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3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9D56CC" w14:textId="77777777" w:rsidR="000232AE" w:rsidRPr="000232AE" w:rsidRDefault="000232AE" w:rsidP="000232AE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proofErr w:type="spellStart"/>
            <w:r w:rsidRPr="000232AE">
              <w:rPr>
                <w:rFonts w:ascii="Arial" w:hAnsi="Arial"/>
              </w:rPr>
              <w:t>WPKiW</w:t>
            </w:r>
            <w:proofErr w:type="spellEnd"/>
            <w:r w:rsidRPr="000232AE">
              <w:rPr>
                <w:rFonts w:ascii="Arial" w:hAnsi="Arial"/>
              </w:rPr>
              <w:t xml:space="preserve"> Śląski Ogród Zoologiczny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7179D22" w14:textId="77777777" w:rsidR="000232AE" w:rsidRPr="000232AE" w:rsidRDefault="000232AE" w:rsidP="000232AE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2</w:t>
            </w:r>
          </w:p>
        </w:tc>
      </w:tr>
      <w:tr w:rsidR="000232AE" w:rsidRPr="000232AE" w14:paraId="38EE0DF8" w14:textId="77777777" w:rsidTr="001155CA">
        <w:trPr>
          <w:trHeight w:val="255"/>
          <w:jc w:val="center"/>
        </w:trPr>
        <w:tc>
          <w:tcPr>
            <w:tcW w:w="41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25A85E" w14:textId="77777777" w:rsidR="000232AE" w:rsidRPr="000232AE" w:rsidRDefault="000232AE" w:rsidP="000232AE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4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B8D2AC" w14:textId="77777777" w:rsidR="000232AE" w:rsidRPr="000232AE" w:rsidRDefault="000232AE" w:rsidP="000232AE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Dąb Kościół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276F6FC" w14:textId="77777777" w:rsidR="000232AE" w:rsidRPr="000232AE" w:rsidRDefault="000232AE" w:rsidP="000232AE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2</w:t>
            </w:r>
          </w:p>
        </w:tc>
      </w:tr>
      <w:tr w:rsidR="000232AE" w:rsidRPr="000232AE" w14:paraId="2C740309" w14:textId="77777777" w:rsidTr="001155CA">
        <w:trPr>
          <w:trHeight w:val="255"/>
          <w:jc w:val="center"/>
        </w:trPr>
        <w:tc>
          <w:tcPr>
            <w:tcW w:w="41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AB691" w14:textId="77777777" w:rsidR="000232AE" w:rsidRPr="000232AE" w:rsidRDefault="000232AE" w:rsidP="000232AE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5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5A997E" w14:textId="77777777" w:rsidR="000232AE" w:rsidRPr="000232AE" w:rsidRDefault="000232AE" w:rsidP="000232AE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Dąb Huta Baildon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7BF2ED1" w14:textId="77777777" w:rsidR="000232AE" w:rsidRPr="000232AE" w:rsidRDefault="000232AE" w:rsidP="000232AE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2</w:t>
            </w:r>
          </w:p>
        </w:tc>
      </w:tr>
      <w:tr w:rsidR="000232AE" w:rsidRPr="000232AE" w14:paraId="043DE36C" w14:textId="77777777" w:rsidTr="001155CA">
        <w:trPr>
          <w:trHeight w:val="255"/>
          <w:jc w:val="center"/>
        </w:trPr>
        <w:tc>
          <w:tcPr>
            <w:tcW w:w="41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A53473" w14:textId="77777777" w:rsidR="000232AE" w:rsidRPr="000232AE" w:rsidRDefault="000232AE" w:rsidP="000232AE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6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DA2B38" w14:textId="77777777" w:rsidR="000232AE" w:rsidRPr="000232AE" w:rsidRDefault="000232AE" w:rsidP="000232AE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Katowice Chorzowska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9B8DE88" w14:textId="77777777" w:rsidR="000232AE" w:rsidRPr="000232AE" w:rsidRDefault="000232AE" w:rsidP="000232AE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1</w:t>
            </w:r>
          </w:p>
        </w:tc>
      </w:tr>
      <w:tr w:rsidR="000232AE" w:rsidRPr="000232AE" w14:paraId="6C11F1D4" w14:textId="77777777" w:rsidTr="001155CA">
        <w:trPr>
          <w:trHeight w:val="255"/>
          <w:jc w:val="center"/>
        </w:trPr>
        <w:tc>
          <w:tcPr>
            <w:tcW w:w="41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4A5BCF" w14:textId="77777777" w:rsidR="000232AE" w:rsidRPr="000232AE" w:rsidRDefault="000232AE" w:rsidP="000232AE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7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B0E92C" w14:textId="77777777" w:rsidR="000232AE" w:rsidRPr="000232AE" w:rsidRDefault="000232AE" w:rsidP="000232AE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Katowice Sokolska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DEDEFB6" w14:textId="77777777" w:rsidR="000232AE" w:rsidRPr="000232AE" w:rsidRDefault="000232AE" w:rsidP="000232AE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2</w:t>
            </w:r>
          </w:p>
        </w:tc>
      </w:tr>
      <w:tr w:rsidR="000232AE" w:rsidRPr="000232AE" w14:paraId="6FB60712" w14:textId="77777777" w:rsidTr="001155CA">
        <w:trPr>
          <w:trHeight w:val="255"/>
          <w:jc w:val="center"/>
        </w:trPr>
        <w:tc>
          <w:tcPr>
            <w:tcW w:w="41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77549F" w14:textId="77777777" w:rsidR="000232AE" w:rsidRPr="000232AE" w:rsidRDefault="000232AE" w:rsidP="000232AE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8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F5FBF5" w14:textId="77777777" w:rsidR="000232AE" w:rsidRPr="000232AE" w:rsidRDefault="000232AE" w:rsidP="000232AE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Katowice Jagiellońska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2CF8F38" w14:textId="77777777" w:rsidR="000232AE" w:rsidRPr="000232AE" w:rsidRDefault="000232AE" w:rsidP="000232AE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1</w:t>
            </w:r>
          </w:p>
        </w:tc>
      </w:tr>
      <w:tr w:rsidR="000232AE" w:rsidRPr="000232AE" w14:paraId="66DAF804" w14:textId="77777777" w:rsidTr="001155CA">
        <w:trPr>
          <w:trHeight w:val="255"/>
          <w:jc w:val="center"/>
        </w:trPr>
        <w:tc>
          <w:tcPr>
            <w:tcW w:w="41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3A326E" w14:textId="77777777" w:rsidR="000232AE" w:rsidRPr="000232AE" w:rsidRDefault="000232AE" w:rsidP="000232AE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9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AD7E4E" w14:textId="77777777" w:rsidR="000232AE" w:rsidRPr="000232AE" w:rsidRDefault="000232AE" w:rsidP="000232AE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Osiedle Paderewskiego Powstańców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ED32FBB" w14:textId="77777777" w:rsidR="000232AE" w:rsidRPr="000232AE" w:rsidRDefault="000232AE" w:rsidP="000232AE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2</w:t>
            </w:r>
          </w:p>
        </w:tc>
      </w:tr>
      <w:tr w:rsidR="000232AE" w:rsidRPr="000232AE" w14:paraId="4C7FF00C" w14:textId="77777777" w:rsidTr="001155CA">
        <w:trPr>
          <w:trHeight w:val="255"/>
          <w:jc w:val="center"/>
        </w:trPr>
        <w:tc>
          <w:tcPr>
            <w:tcW w:w="41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699E8C" w14:textId="77777777" w:rsidR="000232AE" w:rsidRPr="000232AE" w:rsidRDefault="000232AE" w:rsidP="000232AE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10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F44CAE" w14:textId="77777777" w:rsidR="000232AE" w:rsidRPr="000232AE" w:rsidRDefault="000232AE" w:rsidP="000232AE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Katowice Mariacka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E2E97BD" w14:textId="77777777" w:rsidR="000232AE" w:rsidRPr="000232AE" w:rsidRDefault="000232AE" w:rsidP="000232AE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1</w:t>
            </w:r>
          </w:p>
        </w:tc>
      </w:tr>
      <w:tr w:rsidR="000232AE" w:rsidRPr="000232AE" w14:paraId="2D379BB4" w14:textId="77777777" w:rsidTr="001155CA">
        <w:trPr>
          <w:trHeight w:val="255"/>
          <w:jc w:val="center"/>
        </w:trPr>
        <w:tc>
          <w:tcPr>
            <w:tcW w:w="41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28D3A6" w14:textId="77777777" w:rsidR="000232AE" w:rsidRPr="000232AE" w:rsidRDefault="000232AE" w:rsidP="000232AE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11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4C7899" w14:textId="77777777" w:rsidR="000232AE" w:rsidRPr="000232AE" w:rsidRDefault="000232AE" w:rsidP="000232AE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Zabrze Damrota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0BB51A3" w14:textId="77777777" w:rsidR="000232AE" w:rsidRPr="000232AE" w:rsidRDefault="000232AE" w:rsidP="000232AE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2</w:t>
            </w:r>
          </w:p>
        </w:tc>
      </w:tr>
      <w:tr w:rsidR="000232AE" w:rsidRPr="000232AE" w14:paraId="0205937D" w14:textId="77777777" w:rsidTr="001155CA">
        <w:trPr>
          <w:trHeight w:val="255"/>
          <w:jc w:val="center"/>
        </w:trPr>
        <w:tc>
          <w:tcPr>
            <w:tcW w:w="41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5D18CA" w14:textId="77777777" w:rsidR="000232AE" w:rsidRPr="000232AE" w:rsidRDefault="000232AE" w:rsidP="000232AE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12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8CDEE8" w14:textId="77777777" w:rsidR="000232AE" w:rsidRPr="000232AE" w:rsidRDefault="000232AE" w:rsidP="000232AE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Zabrze Plac Słowiański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E501A16" w14:textId="77777777" w:rsidR="000232AE" w:rsidRPr="000232AE" w:rsidRDefault="000232AE" w:rsidP="000232AE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2</w:t>
            </w:r>
          </w:p>
        </w:tc>
      </w:tr>
      <w:tr w:rsidR="000232AE" w:rsidRPr="000232AE" w14:paraId="671DA37D" w14:textId="77777777" w:rsidTr="001155CA">
        <w:trPr>
          <w:trHeight w:val="255"/>
          <w:jc w:val="center"/>
        </w:trPr>
        <w:tc>
          <w:tcPr>
            <w:tcW w:w="41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F7DF8E" w14:textId="77777777" w:rsidR="000232AE" w:rsidRPr="000232AE" w:rsidRDefault="000232AE" w:rsidP="000232AE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13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480676" w14:textId="77777777" w:rsidR="000232AE" w:rsidRPr="000232AE" w:rsidRDefault="000232AE" w:rsidP="000232AE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Zabrze Słowackiego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02C8601" w14:textId="77777777" w:rsidR="000232AE" w:rsidRPr="000232AE" w:rsidRDefault="000232AE" w:rsidP="000232AE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2</w:t>
            </w:r>
          </w:p>
        </w:tc>
      </w:tr>
      <w:tr w:rsidR="000232AE" w:rsidRPr="000232AE" w14:paraId="41D53381" w14:textId="77777777" w:rsidTr="001155CA">
        <w:trPr>
          <w:trHeight w:val="255"/>
          <w:jc w:val="center"/>
        </w:trPr>
        <w:tc>
          <w:tcPr>
            <w:tcW w:w="419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15DC0E" w14:textId="77777777" w:rsidR="000232AE" w:rsidRPr="000232AE" w:rsidRDefault="000232AE" w:rsidP="000232AE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 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A809A3" w14:textId="77777777" w:rsidR="000232AE" w:rsidRPr="000232AE" w:rsidRDefault="000232AE" w:rsidP="000232AE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 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5867220" w14:textId="77777777" w:rsidR="000232AE" w:rsidRPr="000232AE" w:rsidRDefault="000232AE" w:rsidP="000232AE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 </w:t>
            </w:r>
          </w:p>
        </w:tc>
      </w:tr>
      <w:tr w:rsidR="000232AE" w:rsidRPr="000232AE" w14:paraId="5F137856" w14:textId="77777777" w:rsidTr="001155CA">
        <w:trPr>
          <w:trHeight w:val="270"/>
          <w:jc w:val="center"/>
        </w:trPr>
        <w:tc>
          <w:tcPr>
            <w:tcW w:w="419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25BBB3" w14:textId="77777777" w:rsidR="000232AE" w:rsidRPr="000232AE" w:rsidRDefault="000232AE" w:rsidP="000232AE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0232AE">
              <w:rPr>
                <w:rFonts w:ascii="Arial" w:hAnsi="Arial"/>
              </w:rPr>
              <w:t> </w:t>
            </w:r>
          </w:p>
        </w:tc>
        <w:tc>
          <w:tcPr>
            <w:tcW w:w="338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9E81B7" w14:textId="77777777" w:rsidR="000232AE" w:rsidRPr="000232AE" w:rsidRDefault="000232AE" w:rsidP="000232AE">
            <w:pPr>
              <w:spacing w:line="240" w:lineRule="auto"/>
              <w:ind w:firstLine="0"/>
              <w:jc w:val="left"/>
              <w:rPr>
                <w:rFonts w:ascii="Arial" w:hAnsi="Arial"/>
                <w:b/>
                <w:bCs/>
              </w:rPr>
            </w:pPr>
            <w:r w:rsidRPr="000232AE">
              <w:rPr>
                <w:rFonts w:ascii="Arial" w:hAnsi="Arial"/>
                <w:b/>
                <w:bCs/>
              </w:rPr>
              <w:t>SUMA</w:t>
            </w:r>
          </w:p>
        </w:tc>
        <w:tc>
          <w:tcPr>
            <w:tcW w:w="14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8E33275" w14:textId="77777777" w:rsidR="000232AE" w:rsidRPr="000232AE" w:rsidRDefault="000232AE" w:rsidP="000232AE">
            <w:pPr>
              <w:spacing w:line="240" w:lineRule="auto"/>
              <w:ind w:firstLine="0"/>
              <w:jc w:val="right"/>
              <w:rPr>
                <w:rFonts w:ascii="Arial" w:hAnsi="Arial"/>
                <w:b/>
                <w:bCs/>
              </w:rPr>
            </w:pPr>
            <w:r w:rsidRPr="000232AE">
              <w:rPr>
                <w:rFonts w:ascii="Arial" w:hAnsi="Arial"/>
                <w:b/>
                <w:bCs/>
              </w:rPr>
              <w:t>22</w:t>
            </w:r>
          </w:p>
        </w:tc>
      </w:tr>
    </w:tbl>
    <w:p w14:paraId="7F22AF0F" w14:textId="0A45E3DD" w:rsidR="000232AE" w:rsidRDefault="000232AE" w:rsidP="000232AE">
      <w:pPr>
        <w:pStyle w:val="Akapitzlist"/>
        <w:ind w:left="1440" w:firstLine="0"/>
      </w:pPr>
    </w:p>
    <w:p w14:paraId="364359F4" w14:textId="0BA0CEF3" w:rsidR="001155CA" w:rsidRDefault="001155CA" w:rsidP="000232AE">
      <w:pPr>
        <w:pStyle w:val="Akapitzlist"/>
        <w:ind w:left="1440" w:firstLine="0"/>
      </w:pPr>
    </w:p>
    <w:p w14:paraId="332FE85D" w14:textId="77777777" w:rsidR="00A41D51" w:rsidRDefault="00A41D51" w:rsidP="000232AE">
      <w:pPr>
        <w:pStyle w:val="Akapitzlist"/>
        <w:ind w:left="1440" w:firstLine="0"/>
      </w:pPr>
    </w:p>
    <w:p w14:paraId="7F276605" w14:textId="77777777" w:rsidR="000232AE" w:rsidRDefault="000232AE" w:rsidP="000232AE">
      <w:pPr>
        <w:pStyle w:val="Akapitzlist"/>
        <w:ind w:left="1440" w:firstLine="0"/>
      </w:pPr>
    </w:p>
    <w:p w14:paraId="3C386699" w14:textId="7C88ACA9" w:rsidR="000232AE" w:rsidRDefault="000232AE" w:rsidP="000232AE">
      <w:pPr>
        <w:pStyle w:val="Akapitzlist"/>
        <w:numPr>
          <w:ilvl w:val="1"/>
          <w:numId w:val="30"/>
        </w:numPr>
      </w:pPr>
      <w:r>
        <w:lastRenderedPageBreak/>
        <w:t>Tablice ośmiowierszowe (8W)</w:t>
      </w:r>
    </w:p>
    <w:tbl>
      <w:tblPr>
        <w:tblW w:w="5209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35"/>
        <w:gridCol w:w="2950"/>
        <w:gridCol w:w="1524"/>
      </w:tblGrid>
      <w:tr w:rsidR="00237528" w:rsidRPr="00237528" w14:paraId="6D7EA3FA" w14:textId="77777777" w:rsidTr="00237528">
        <w:trPr>
          <w:trHeight w:val="255"/>
          <w:jc w:val="center"/>
        </w:trPr>
        <w:tc>
          <w:tcPr>
            <w:tcW w:w="735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4964AF" w14:textId="77777777" w:rsidR="00237528" w:rsidRPr="00237528" w:rsidRDefault="00237528" w:rsidP="00237528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Lp.</w:t>
            </w:r>
          </w:p>
        </w:tc>
        <w:tc>
          <w:tcPr>
            <w:tcW w:w="2950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A87068" w14:textId="77777777" w:rsidR="00237528" w:rsidRPr="00237528" w:rsidRDefault="00237528" w:rsidP="00237528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Nazwa przystanku</w:t>
            </w:r>
          </w:p>
        </w:tc>
        <w:tc>
          <w:tcPr>
            <w:tcW w:w="1524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CED0FA9" w14:textId="77777777" w:rsidR="00237528" w:rsidRPr="00237528" w:rsidRDefault="00237528" w:rsidP="00237528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liczba tablic</w:t>
            </w:r>
          </w:p>
        </w:tc>
      </w:tr>
      <w:tr w:rsidR="00237528" w:rsidRPr="00237528" w14:paraId="08175423" w14:textId="77777777" w:rsidTr="00237528">
        <w:trPr>
          <w:trHeight w:val="255"/>
          <w:jc w:val="center"/>
        </w:trPr>
        <w:tc>
          <w:tcPr>
            <w:tcW w:w="7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65A901" w14:textId="77777777" w:rsidR="00237528" w:rsidRPr="00237528" w:rsidRDefault="00237528" w:rsidP="00237528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1</w:t>
            </w:r>
          </w:p>
        </w:tc>
        <w:tc>
          <w:tcPr>
            <w:tcW w:w="29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115685" w14:textId="77777777" w:rsidR="00237528" w:rsidRPr="00237528" w:rsidRDefault="00237528" w:rsidP="00237528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Sosnowiec Dworzec PKP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D30E6E8" w14:textId="77777777" w:rsidR="00237528" w:rsidRPr="00237528" w:rsidRDefault="00237528" w:rsidP="00237528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3</w:t>
            </w:r>
          </w:p>
        </w:tc>
      </w:tr>
      <w:tr w:rsidR="00237528" w:rsidRPr="00237528" w14:paraId="602D7341" w14:textId="77777777" w:rsidTr="00237528">
        <w:trPr>
          <w:trHeight w:val="255"/>
          <w:jc w:val="center"/>
        </w:trPr>
        <w:tc>
          <w:tcPr>
            <w:tcW w:w="7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036DF4" w14:textId="77777777" w:rsidR="00237528" w:rsidRPr="00237528" w:rsidRDefault="00237528" w:rsidP="00237528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2</w:t>
            </w:r>
          </w:p>
        </w:tc>
        <w:tc>
          <w:tcPr>
            <w:tcW w:w="29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9DD5B3" w14:textId="77777777" w:rsidR="00237528" w:rsidRPr="00237528" w:rsidRDefault="00237528" w:rsidP="00237528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Sosnowiec Aleja Zwycięstwa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A1C0660" w14:textId="77777777" w:rsidR="00237528" w:rsidRPr="00237528" w:rsidRDefault="00237528" w:rsidP="00237528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2</w:t>
            </w:r>
          </w:p>
        </w:tc>
      </w:tr>
      <w:tr w:rsidR="00237528" w:rsidRPr="00237528" w14:paraId="3957F72B" w14:textId="77777777" w:rsidTr="00237528">
        <w:trPr>
          <w:trHeight w:val="255"/>
          <w:jc w:val="center"/>
        </w:trPr>
        <w:tc>
          <w:tcPr>
            <w:tcW w:w="7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AB7169" w14:textId="77777777" w:rsidR="00237528" w:rsidRPr="00237528" w:rsidRDefault="00237528" w:rsidP="00237528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3</w:t>
            </w:r>
          </w:p>
        </w:tc>
        <w:tc>
          <w:tcPr>
            <w:tcW w:w="29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2A9918" w14:textId="77777777" w:rsidR="00237528" w:rsidRPr="00237528" w:rsidRDefault="00237528" w:rsidP="00237528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Środula Osiedle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340004A" w14:textId="77777777" w:rsidR="00237528" w:rsidRPr="00237528" w:rsidRDefault="00237528" w:rsidP="00237528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2</w:t>
            </w:r>
          </w:p>
        </w:tc>
      </w:tr>
      <w:tr w:rsidR="00237528" w:rsidRPr="00237528" w14:paraId="58A57E56" w14:textId="77777777" w:rsidTr="00237528">
        <w:trPr>
          <w:trHeight w:val="255"/>
          <w:jc w:val="center"/>
        </w:trPr>
        <w:tc>
          <w:tcPr>
            <w:tcW w:w="7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B1EFC1" w14:textId="77777777" w:rsidR="00237528" w:rsidRPr="00237528" w:rsidRDefault="00237528" w:rsidP="00237528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4</w:t>
            </w:r>
          </w:p>
        </w:tc>
        <w:tc>
          <w:tcPr>
            <w:tcW w:w="29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47B5BA" w14:textId="77777777" w:rsidR="00237528" w:rsidRPr="00237528" w:rsidRDefault="00237528" w:rsidP="00237528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Zagórze Osiedle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91368BA" w14:textId="77777777" w:rsidR="00237528" w:rsidRPr="00237528" w:rsidRDefault="00237528" w:rsidP="00237528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4</w:t>
            </w:r>
          </w:p>
        </w:tc>
      </w:tr>
      <w:tr w:rsidR="00237528" w:rsidRPr="00237528" w14:paraId="4061B64B" w14:textId="77777777" w:rsidTr="00237528">
        <w:trPr>
          <w:trHeight w:val="255"/>
          <w:jc w:val="center"/>
        </w:trPr>
        <w:tc>
          <w:tcPr>
            <w:tcW w:w="7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EC901E" w14:textId="77777777" w:rsidR="00237528" w:rsidRPr="00237528" w:rsidRDefault="00237528" w:rsidP="00237528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5</w:t>
            </w:r>
          </w:p>
        </w:tc>
        <w:tc>
          <w:tcPr>
            <w:tcW w:w="29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61B7CD" w14:textId="77777777" w:rsidR="00237528" w:rsidRPr="00237528" w:rsidRDefault="00237528" w:rsidP="00237528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Zagórze Centrum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CD4F256" w14:textId="77777777" w:rsidR="00237528" w:rsidRPr="00237528" w:rsidRDefault="00237528" w:rsidP="00237528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2</w:t>
            </w:r>
          </w:p>
        </w:tc>
      </w:tr>
      <w:tr w:rsidR="00237528" w:rsidRPr="00237528" w14:paraId="279051F9" w14:textId="77777777" w:rsidTr="00237528">
        <w:trPr>
          <w:trHeight w:val="255"/>
          <w:jc w:val="center"/>
        </w:trPr>
        <w:tc>
          <w:tcPr>
            <w:tcW w:w="7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9B2832" w14:textId="77777777" w:rsidR="00237528" w:rsidRPr="00237528" w:rsidRDefault="00237528" w:rsidP="00237528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6</w:t>
            </w:r>
          </w:p>
        </w:tc>
        <w:tc>
          <w:tcPr>
            <w:tcW w:w="29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61F4E8" w14:textId="77777777" w:rsidR="00237528" w:rsidRPr="00237528" w:rsidRDefault="00237528" w:rsidP="00237528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Zagórze Expo Silesia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EFD541B" w14:textId="77777777" w:rsidR="00237528" w:rsidRPr="00237528" w:rsidRDefault="00237528" w:rsidP="00237528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2</w:t>
            </w:r>
          </w:p>
        </w:tc>
      </w:tr>
      <w:tr w:rsidR="00237528" w:rsidRPr="00237528" w14:paraId="70F2809E" w14:textId="77777777" w:rsidTr="00237528">
        <w:trPr>
          <w:trHeight w:val="255"/>
          <w:jc w:val="center"/>
        </w:trPr>
        <w:tc>
          <w:tcPr>
            <w:tcW w:w="7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A57FD7" w14:textId="77777777" w:rsidR="00237528" w:rsidRPr="00237528" w:rsidRDefault="00237528" w:rsidP="00237528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7</w:t>
            </w:r>
          </w:p>
        </w:tc>
        <w:tc>
          <w:tcPr>
            <w:tcW w:w="29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2658C2" w14:textId="77777777" w:rsidR="00237528" w:rsidRPr="00237528" w:rsidRDefault="00237528" w:rsidP="00237528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Dąbrowa Górnicza Centrum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827FBC5" w14:textId="77777777" w:rsidR="00237528" w:rsidRPr="00237528" w:rsidRDefault="00237528" w:rsidP="00237528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4</w:t>
            </w:r>
          </w:p>
        </w:tc>
      </w:tr>
      <w:tr w:rsidR="00237528" w:rsidRPr="00237528" w14:paraId="4798717D" w14:textId="77777777" w:rsidTr="00237528">
        <w:trPr>
          <w:trHeight w:val="255"/>
          <w:jc w:val="center"/>
        </w:trPr>
        <w:tc>
          <w:tcPr>
            <w:tcW w:w="7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3D1540" w14:textId="77777777" w:rsidR="00237528" w:rsidRPr="00237528" w:rsidRDefault="00237528" w:rsidP="00237528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8</w:t>
            </w:r>
          </w:p>
        </w:tc>
        <w:tc>
          <w:tcPr>
            <w:tcW w:w="29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6508CD" w14:textId="77777777" w:rsidR="00237528" w:rsidRPr="00237528" w:rsidRDefault="00237528" w:rsidP="00237528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proofErr w:type="spellStart"/>
            <w:r w:rsidRPr="00237528">
              <w:rPr>
                <w:rFonts w:ascii="Arial" w:hAnsi="Arial"/>
              </w:rPr>
              <w:t>Reden</w:t>
            </w:r>
            <w:proofErr w:type="spellEnd"/>
          </w:p>
        </w:tc>
        <w:tc>
          <w:tcPr>
            <w:tcW w:w="152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B0F5E10" w14:textId="77777777" w:rsidR="00237528" w:rsidRPr="00237528" w:rsidRDefault="00237528" w:rsidP="00237528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2</w:t>
            </w:r>
          </w:p>
        </w:tc>
      </w:tr>
      <w:tr w:rsidR="00237528" w:rsidRPr="00237528" w14:paraId="2F96B98B" w14:textId="77777777" w:rsidTr="00237528">
        <w:trPr>
          <w:trHeight w:val="255"/>
          <w:jc w:val="center"/>
        </w:trPr>
        <w:tc>
          <w:tcPr>
            <w:tcW w:w="7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46B4FB" w14:textId="77777777" w:rsidR="00237528" w:rsidRPr="00237528" w:rsidRDefault="00237528" w:rsidP="00237528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9</w:t>
            </w:r>
          </w:p>
        </w:tc>
        <w:tc>
          <w:tcPr>
            <w:tcW w:w="29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99E297" w14:textId="77777777" w:rsidR="00237528" w:rsidRPr="00237528" w:rsidRDefault="00237528" w:rsidP="00237528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proofErr w:type="spellStart"/>
            <w:r w:rsidRPr="00237528">
              <w:rPr>
                <w:rFonts w:ascii="Arial" w:hAnsi="Arial"/>
              </w:rPr>
              <w:t>Gołonóg</w:t>
            </w:r>
            <w:proofErr w:type="spellEnd"/>
            <w:r w:rsidRPr="00237528">
              <w:rPr>
                <w:rFonts w:ascii="Arial" w:hAnsi="Arial"/>
              </w:rPr>
              <w:t xml:space="preserve"> </w:t>
            </w:r>
            <w:proofErr w:type="spellStart"/>
            <w:r w:rsidRPr="00237528">
              <w:rPr>
                <w:rFonts w:ascii="Arial" w:hAnsi="Arial"/>
              </w:rPr>
              <w:t>Damel</w:t>
            </w:r>
            <w:proofErr w:type="spellEnd"/>
          </w:p>
        </w:tc>
        <w:tc>
          <w:tcPr>
            <w:tcW w:w="152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F9699CA" w14:textId="77777777" w:rsidR="00237528" w:rsidRPr="00237528" w:rsidRDefault="00237528" w:rsidP="00237528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2</w:t>
            </w:r>
          </w:p>
        </w:tc>
      </w:tr>
      <w:tr w:rsidR="00237528" w:rsidRPr="00237528" w14:paraId="6F1C1B6E" w14:textId="77777777" w:rsidTr="00237528">
        <w:trPr>
          <w:trHeight w:val="255"/>
          <w:jc w:val="center"/>
        </w:trPr>
        <w:tc>
          <w:tcPr>
            <w:tcW w:w="7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58D732" w14:textId="77777777" w:rsidR="00237528" w:rsidRPr="00237528" w:rsidRDefault="00237528" w:rsidP="00237528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10</w:t>
            </w:r>
          </w:p>
        </w:tc>
        <w:tc>
          <w:tcPr>
            <w:tcW w:w="29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4480DE" w14:textId="77777777" w:rsidR="00237528" w:rsidRPr="00237528" w:rsidRDefault="00237528" w:rsidP="00237528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proofErr w:type="spellStart"/>
            <w:r w:rsidRPr="00237528">
              <w:rPr>
                <w:rFonts w:ascii="Arial" w:hAnsi="Arial"/>
              </w:rPr>
              <w:t>Gołonóg</w:t>
            </w:r>
            <w:proofErr w:type="spellEnd"/>
            <w:r w:rsidRPr="00237528">
              <w:rPr>
                <w:rFonts w:ascii="Arial" w:hAnsi="Arial"/>
              </w:rPr>
              <w:t xml:space="preserve"> Manhattan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210871D" w14:textId="77777777" w:rsidR="00237528" w:rsidRPr="00237528" w:rsidRDefault="00237528" w:rsidP="00237528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2</w:t>
            </w:r>
          </w:p>
        </w:tc>
      </w:tr>
      <w:tr w:rsidR="00237528" w:rsidRPr="00237528" w14:paraId="42BD59CF" w14:textId="77777777" w:rsidTr="00237528">
        <w:trPr>
          <w:trHeight w:val="255"/>
          <w:jc w:val="center"/>
        </w:trPr>
        <w:tc>
          <w:tcPr>
            <w:tcW w:w="7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553822" w14:textId="77777777" w:rsidR="00237528" w:rsidRPr="00237528" w:rsidRDefault="00237528" w:rsidP="00237528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11</w:t>
            </w:r>
          </w:p>
        </w:tc>
        <w:tc>
          <w:tcPr>
            <w:tcW w:w="29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573CDA" w14:textId="77777777" w:rsidR="00237528" w:rsidRPr="00237528" w:rsidRDefault="00237528" w:rsidP="00237528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Będzin Dworzec PKP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1C6627E" w14:textId="77777777" w:rsidR="00237528" w:rsidRPr="00237528" w:rsidRDefault="00237528" w:rsidP="00237528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2</w:t>
            </w:r>
          </w:p>
        </w:tc>
      </w:tr>
      <w:tr w:rsidR="00237528" w:rsidRPr="00237528" w14:paraId="77AB5B68" w14:textId="77777777" w:rsidTr="00237528">
        <w:trPr>
          <w:trHeight w:val="255"/>
          <w:jc w:val="center"/>
        </w:trPr>
        <w:tc>
          <w:tcPr>
            <w:tcW w:w="7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2B3276" w14:textId="77777777" w:rsidR="00237528" w:rsidRPr="00237528" w:rsidRDefault="00237528" w:rsidP="00237528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12</w:t>
            </w:r>
          </w:p>
        </w:tc>
        <w:tc>
          <w:tcPr>
            <w:tcW w:w="29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3BD806" w14:textId="77777777" w:rsidR="00237528" w:rsidRPr="00237528" w:rsidRDefault="00237528" w:rsidP="00237528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Będzin 11 Listopada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3DB1B19" w14:textId="77777777" w:rsidR="00237528" w:rsidRPr="00237528" w:rsidRDefault="00237528" w:rsidP="00237528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2</w:t>
            </w:r>
          </w:p>
        </w:tc>
      </w:tr>
      <w:tr w:rsidR="00237528" w:rsidRPr="00237528" w14:paraId="78EE05A3" w14:textId="77777777" w:rsidTr="00237528">
        <w:trPr>
          <w:trHeight w:val="255"/>
          <w:jc w:val="center"/>
        </w:trPr>
        <w:tc>
          <w:tcPr>
            <w:tcW w:w="7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DE9002" w14:textId="77777777" w:rsidR="00237528" w:rsidRPr="00237528" w:rsidRDefault="00237528" w:rsidP="00237528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13</w:t>
            </w:r>
          </w:p>
        </w:tc>
        <w:tc>
          <w:tcPr>
            <w:tcW w:w="29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474D82" w14:textId="77777777" w:rsidR="00237528" w:rsidRPr="00237528" w:rsidRDefault="00237528" w:rsidP="00237528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Będzin Stadion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6753138" w14:textId="77777777" w:rsidR="00237528" w:rsidRPr="00237528" w:rsidRDefault="00237528" w:rsidP="00237528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4</w:t>
            </w:r>
          </w:p>
        </w:tc>
      </w:tr>
      <w:tr w:rsidR="00237528" w:rsidRPr="00237528" w14:paraId="1C0D17C4" w14:textId="77777777" w:rsidTr="00237528">
        <w:trPr>
          <w:trHeight w:val="255"/>
          <w:jc w:val="center"/>
        </w:trPr>
        <w:tc>
          <w:tcPr>
            <w:tcW w:w="7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5B2551" w14:textId="77777777" w:rsidR="00237528" w:rsidRPr="00237528" w:rsidRDefault="00237528" w:rsidP="00237528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14</w:t>
            </w:r>
          </w:p>
        </w:tc>
        <w:tc>
          <w:tcPr>
            <w:tcW w:w="29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B36BDD" w14:textId="77777777" w:rsidR="00237528" w:rsidRPr="00237528" w:rsidRDefault="00237528" w:rsidP="00237528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Będzin Aleja Kołłątaja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33DFC84" w14:textId="77777777" w:rsidR="00237528" w:rsidRPr="00237528" w:rsidRDefault="00237528" w:rsidP="00237528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1</w:t>
            </w:r>
          </w:p>
        </w:tc>
      </w:tr>
      <w:tr w:rsidR="00237528" w:rsidRPr="00237528" w14:paraId="5EAC07F1" w14:textId="77777777" w:rsidTr="00237528">
        <w:trPr>
          <w:trHeight w:val="255"/>
          <w:jc w:val="center"/>
        </w:trPr>
        <w:tc>
          <w:tcPr>
            <w:tcW w:w="7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557C71" w14:textId="77777777" w:rsidR="00237528" w:rsidRPr="00237528" w:rsidRDefault="00237528" w:rsidP="00237528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15</w:t>
            </w:r>
          </w:p>
        </w:tc>
        <w:tc>
          <w:tcPr>
            <w:tcW w:w="29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93C469" w14:textId="77777777" w:rsidR="00237528" w:rsidRPr="00237528" w:rsidRDefault="00237528" w:rsidP="00237528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Zabrze Goethego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26E29CF4" w14:textId="77777777" w:rsidR="00237528" w:rsidRPr="00237528" w:rsidRDefault="00237528" w:rsidP="00237528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1</w:t>
            </w:r>
          </w:p>
        </w:tc>
      </w:tr>
      <w:tr w:rsidR="00237528" w:rsidRPr="00237528" w14:paraId="36DAF088" w14:textId="77777777" w:rsidTr="00237528">
        <w:trPr>
          <w:trHeight w:val="255"/>
          <w:jc w:val="center"/>
        </w:trPr>
        <w:tc>
          <w:tcPr>
            <w:tcW w:w="7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B99773" w14:textId="77777777" w:rsidR="00237528" w:rsidRPr="00237528" w:rsidRDefault="00237528" w:rsidP="00237528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16</w:t>
            </w:r>
          </w:p>
        </w:tc>
        <w:tc>
          <w:tcPr>
            <w:tcW w:w="29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F3C3A9" w14:textId="77777777" w:rsidR="00237528" w:rsidRPr="00237528" w:rsidRDefault="00237528" w:rsidP="00237528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 xml:space="preserve">Gliwice </w:t>
            </w:r>
            <w:proofErr w:type="spellStart"/>
            <w:r w:rsidRPr="00237528">
              <w:rPr>
                <w:rFonts w:ascii="Arial" w:hAnsi="Arial"/>
              </w:rPr>
              <w:t>Dąbrowskiewgo</w:t>
            </w:r>
            <w:proofErr w:type="spellEnd"/>
          </w:p>
        </w:tc>
        <w:tc>
          <w:tcPr>
            <w:tcW w:w="152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6CA5FCAA" w14:textId="77777777" w:rsidR="00237528" w:rsidRPr="00237528" w:rsidRDefault="00237528" w:rsidP="00237528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2</w:t>
            </w:r>
          </w:p>
        </w:tc>
      </w:tr>
      <w:tr w:rsidR="00237528" w:rsidRPr="00237528" w14:paraId="6DE5DB34" w14:textId="77777777" w:rsidTr="00237528">
        <w:trPr>
          <w:trHeight w:val="255"/>
          <w:jc w:val="center"/>
        </w:trPr>
        <w:tc>
          <w:tcPr>
            <w:tcW w:w="7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4A651B" w14:textId="77777777" w:rsidR="00237528" w:rsidRPr="00237528" w:rsidRDefault="00237528" w:rsidP="00237528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17</w:t>
            </w:r>
          </w:p>
        </w:tc>
        <w:tc>
          <w:tcPr>
            <w:tcW w:w="29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156C2A" w14:textId="77777777" w:rsidR="00237528" w:rsidRPr="00237528" w:rsidRDefault="00237528" w:rsidP="00237528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Gliwice Opolska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35E3594E" w14:textId="77777777" w:rsidR="00237528" w:rsidRPr="00237528" w:rsidRDefault="00237528" w:rsidP="00237528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2</w:t>
            </w:r>
          </w:p>
        </w:tc>
      </w:tr>
      <w:tr w:rsidR="00237528" w:rsidRPr="00237528" w14:paraId="18E470C6" w14:textId="77777777" w:rsidTr="00237528">
        <w:trPr>
          <w:trHeight w:val="255"/>
          <w:jc w:val="center"/>
        </w:trPr>
        <w:tc>
          <w:tcPr>
            <w:tcW w:w="7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1739E0" w14:textId="77777777" w:rsidR="00237528" w:rsidRPr="00237528" w:rsidRDefault="00237528" w:rsidP="00237528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18</w:t>
            </w:r>
          </w:p>
        </w:tc>
        <w:tc>
          <w:tcPr>
            <w:tcW w:w="29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141413" w14:textId="77777777" w:rsidR="00237528" w:rsidRPr="00237528" w:rsidRDefault="00237528" w:rsidP="00237528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Gliwice Dworzec PKP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7153049A" w14:textId="77777777" w:rsidR="00237528" w:rsidRPr="00237528" w:rsidRDefault="00237528" w:rsidP="00237528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1</w:t>
            </w:r>
          </w:p>
        </w:tc>
      </w:tr>
      <w:tr w:rsidR="00237528" w:rsidRPr="00237528" w14:paraId="7CB494CB" w14:textId="77777777" w:rsidTr="00237528">
        <w:trPr>
          <w:trHeight w:val="255"/>
          <w:jc w:val="center"/>
        </w:trPr>
        <w:tc>
          <w:tcPr>
            <w:tcW w:w="7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C713E8" w14:textId="77777777" w:rsidR="00237528" w:rsidRPr="00237528" w:rsidRDefault="00237528" w:rsidP="00237528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19</w:t>
            </w:r>
          </w:p>
        </w:tc>
        <w:tc>
          <w:tcPr>
            <w:tcW w:w="29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5352B3" w14:textId="77777777" w:rsidR="00237528" w:rsidRPr="00237528" w:rsidRDefault="00237528" w:rsidP="00237528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Gliwice Plac Piastów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45983EF8" w14:textId="77777777" w:rsidR="00237528" w:rsidRPr="00237528" w:rsidRDefault="00237528" w:rsidP="00237528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1</w:t>
            </w:r>
          </w:p>
        </w:tc>
      </w:tr>
      <w:tr w:rsidR="00237528" w:rsidRPr="00237528" w14:paraId="5FF87A36" w14:textId="77777777" w:rsidTr="00237528">
        <w:trPr>
          <w:trHeight w:val="255"/>
          <w:jc w:val="center"/>
        </w:trPr>
        <w:tc>
          <w:tcPr>
            <w:tcW w:w="7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BD34BF" w14:textId="77777777" w:rsidR="00237528" w:rsidRPr="00237528" w:rsidRDefault="00237528" w:rsidP="00237528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20</w:t>
            </w:r>
          </w:p>
        </w:tc>
        <w:tc>
          <w:tcPr>
            <w:tcW w:w="29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9D46C0" w14:textId="77777777" w:rsidR="00237528" w:rsidRPr="00237528" w:rsidRDefault="00237528" w:rsidP="00237528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Gliwice Dworcowa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13AFF28B" w14:textId="77777777" w:rsidR="00237528" w:rsidRPr="00237528" w:rsidRDefault="00237528" w:rsidP="00237528">
            <w:pPr>
              <w:spacing w:line="240" w:lineRule="auto"/>
              <w:ind w:firstLine="0"/>
              <w:jc w:val="righ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1</w:t>
            </w:r>
          </w:p>
        </w:tc>
      </w:tr>
      <w:tr w:rsidR="00237528" w:rsidRPr="00237528" w14:paraId="5CC11492" w14:textId="77777777" w:rsidTr="00237528">
        <w:trPr>
          <w:trHeight w:val="255"/>
          <w:jc w:val="center"/>
        </w:trPr>
        <w:tc>
          <w:tcPr>
            <w:tcW w:w="735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7560E7" w14:textId="77777777" w:rsidR="00237528" w:rsidRPr="00237528" w:rsidRDefault="00237528" w:rsidP="00237528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 </w:t>
            </w:r>
          </w:p>
        </w:tc>
        <w:tc>
          <w:tcPr>
            <w:tcW w:w="29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135E59" w14:textId="77777777" w:rsidR="00237528" w:rsidRPr="00237528" w:rsidRDefault="00237528" w:rsidP="00237528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 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61773C4" w14:textId="77777777" w:rsidR="00237528" w:rsidRPr="00237528" w:rsidRDefault="00237528" w:rsidP="00237528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 </w:t>
            </w:r>
          </w:p>
        </w:tc>
      </w:tr>
      <w:tr w:rsidR="00237528" w:rsidRPr="00237528" w14:paraId="27F327BB" w14:textId="77777777" w:rsidTr="00237528">
        <w:trPr>
          <w:trHeight w:val="270"/>
          <w:jc w:val="center"/>
        </w:trPr>
        <w:tc>
          <w:tcPr>
            <w:tcW w:w="735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3F143B" w14:textId="77777777" w:rsidR="00237528" w:rsidRPr="00237528" w:rsidRDefault="00237528" w:rsidP="00237528">
            <w:pPr>
              <w:spacing w:line="240" w:lineRule="auto"/>
              <w:ind w:firstLine="0"/>
              <w:jc w:val="left"/>
              <w:rPr>
                <w:rFonts w:ascii="Arial" w:hAnsi="Arial"/>
              </w:rPr>
            </w:pPr>
            <w:r w:rsidRPr="00237528">
              <w:rPr>
                <w:rFonts w:ascii="Arial" w:hAnsi="Arial"/>
              </w:rPr>
              <w:t> </w:t>
            </w:r>
          </w:p>
        </w:tc>
        <w:tc>
          <w:tcPr>
            <w:tcW w:w="295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F80A8D" w14:textId="77777777" w:rsidR="00237528" w:rsidRPr="00237528" w:rsidRDefault="00237528" w:rsidP="00237528">
            <w:pPr>
              <w:spacing w:line="240" w:lineRule="auto"/>
              <w:ind w:firstLine="0"/>
              <w:jc w:val="left"/>
              <w:rPr>
                <w:rFonts w:ascii="Arial" w:hAnsi="Arial"/>
                <w:b/>
                <w:bCs/>
              </w:rPr>
            </w:pPr>
            <w:r w:rsidRPr="00237528">
              <w:rPr>
                <w:rFonts w:ascii="Arial" w:hAnsi="Arial"/>
                <w:b/>
                <w:bCs/>
              </w:rPr>
              <w:t>SUMA</w:t>
            </w:r>
          </w:p>
        </w:tc>
        <w:tc>
          <w:tcPr>
            <w:tcW w:w="15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02B9AB74" w14:textId="77777777" w:rsidR="00237528" w:rsidRPr="00237528" w:rsidRDefault="00237528" w:rsidP="00237528">
            <w:pPr>
              <w:spacing w:line="240" w:lineRule="auto"/>
              <w:ind w:firstLine="0"/>
              <w:jc w:val="right"/>
              <w:rPr>
                <w:rFonts w:ascii="Arial" w:hAnsi="Arial"/>
                <w:b/>
                <w:bCs/>
              </w:rPr>
            </w:pPr>
            <w:r w:rsidRPr="00237528">
              <w:rPr>
                <w:rFonts w:ascii="Arial" w:hAnsi="Arial"/>
                <w:b/>
                <w:bCs/>
              </w:rPr>
              <w:t>42</w:t>
            </w:r>
          </w:p>
        </w:tc>
      </w:tr>
    </w:tbl>
    <w:p w14:paraId="5B341318" w14:textId="15FF9C91" w:rsidR="000E15EB" w:rsidRDefault="000E15EB" w:rsidP="000E15EB">
      <w:pPr>
        <w:pStyle w:val="Akapitzlist"/>
        <w:ind w:left="720" w:firstLine="0"/>
      </w:pPr>
    </w:p>
    <w:p w14:paraId="01384365" w14:textId="05F1047D" w:rsidR="001155CA" w:rsidRPr="00712737" w:rsidRDefault="001155CA" w:rsidP="001155CA">
      <w:pPr>
        <w:pStyle w:val="NagCandara"/>
        <w:numPr>
          <w:ilvl w:val="1"/>
          <w:numId w:val="1"/>
        </w:numPr>
        <w:rPr>
          <w:rFonts w:ascii="Candara" w:hAnsi="Candara"/>
        </w:rPr>
      </w:pPr>
      <w:bookmarkStart w:id="7" w:name="_Toc54911807"/>
      <w:r>
        <w:rPr>
          <w:rFonts w:ascii="Candara" w:hAnsi="Candara"/>
          <w:lang w:val="pl-PL"/>
        </w:rPr>
        <w:t>Specyfikacja nowych komponentów</w:t>
      </w:r>
      <w:bookmarkEnd w:id="7"/>
      <w:r>
        <w:rPr>
          <w:rFonts w:ascii="Candara" w:hAnsi="Candara"/>
          <w:lang w:val="pl-PL"/>
        </w:rPr>
        <w:t xml:space="preserve"> </w:t>
      </w:r>
    </w:p>
    <w:p w14:paraId="5241CFBC" w14:textId="6C11B62A" w:rsidR="002D087D" w:rsidRDefault="002D087D" w:rsidP="00F8174C">
      <w:r>
        <w:t>Przed podłączeniem do</w:t>
      </w:r>
      <w:r w:rsidR="00251196">
        <w:t xml:space="preserve"> systemu SDIP-II tablice zostały</w:t>
      </w:r>
      <w:r>
        <w:t xml:space="preserve"> zmod</w:t>
      </w:r>
      <w:r w:rsidR="00251196">
        <w:t>ernizowane. W tablicach dokonano wymiany</w:t>
      </w:r>
      <w:r>
        <w:t xml:space="preserve"> następujących podzespołów </w:t>
      </w:r>
      <w:r w:rsidR="00FC6AF3">
        <w:t>na nowe zgodnie z poniższą listą</w:t>
      </w:r>
      <w:r>
        <w:t>:</w:t>
      </w:r>
    </w:p>
    <w:p w14:paraId="28635591" w14:textId="2F8789C0" w:rsidR="00FC6AF3" w:rsidRPr="005F46CE" w:rsidRDefault="00FC6AF3" w:rsidP="005F46CE">
      <w:pPr>
        <w:pStyle w:val="NagCandara"/>
        <w:numPr>
          <w:ilvl w:val="2"/>
          <w:numId w:val="1"/>
        </w:numPr>
        <w:rPr>
          <w:rFonts w:ascii="Candara" w:hAnsi="Candara"/>
          <w:lang w:val="pl-PL"/>
        </w:rPr>
      </w:pPr>
      <w:bookmarkStart w:id="8" w:name="_Toc54911808"/>
      <w:r w:rsidRPr="005F46CE">
        <w:rPr>
          <w:rFonts w:ascii="Candara" w:hAnsi="Candara"/>
          <w:lang w:val="pl-PL"/>
        </w:rPr>
        <w:t>Wyłącznik nadprądowy CLS 6A</w:t>
      </w:r>
      <w:bookmarkEnd w:id="8"/>
    </w:p>
    <w:tbl>
      <w:tblPr>
        <w:tblStyle w:val="Tabela-Siatka"/>
        <w:tblW w:w="0" w:type="auto"/>
        <w:tblInd w:w="360" w:type="dxa"/>
        <w:tblLook w:val="04A0" w:firstRow="1" w:lastRow="0" w:firstColumn="1" w:lastColumn="0" w:noHBand="0" w:noVBand="1"/>
      </w:tblPr>
      <w:tblGrid>
        <w:gridCol w:w="4407"/>
        <w:gridCol w:w="4521"/>
      </w:tblGrid>
      <w:tr w:rsidR="00FC6AF3" w14:paraId="48706B24" w14:textId="77777777" w:rsidTr="00FC6AF3">
        <w:tc>
          <w:tcPr>
            <w:tcW w:w="4606" w:type="dxa"/>
          </w:tcPr>
          <w:p w14:paraId="1DDD1E80" w14:textId="0C418D62" w:rsidR="00FC6AF3" w:rsidRDefault="00FC6AF3" w:rsidP="00FC6AF3">
            <w:pPr>
              <w:ind w:firstLine="0"/>
            </w:pPr>
            <w:r>
              <w:t>Opis</w:t>
            </w:r>
          </w:p>
        </w:tc>
        <w:tc>
          <w:tcPr>
            <w:tcW w:w="4606" w:type="dxa"/>
          </w:tcPr>
          <w:p w14:paraId="46E7DF5A" w14:textId="2E3B2D1A" w:rsidR="00FC6AF3" w:rsidRDefault="00FC6AF3" w:rsidP="00FC6AF3">
            <w:pPr>
              <w:ind w:firstLine="0"/>
            </w:pPr>
            <w:r>
              <w:t>Zdjęcie</w:t>
            </w:r>
          </w:p>
        </w:tc>
      </w:tr>
      <w:tr w:rsidR="00FC6AF3" w14:paraId="454AA2ED" w14:textId="77777777" w:rsidTr="00FC6AF3">
        <w:tc>
          <w:tcPr>
            <w:tcW w:w="4606" w:type="dxa"/>
          </w:tcPr>
          <w:p w14:paraId="5960653E" w14:textId="77777777" w:rsidR="00FC6AF3" w:rsidRDefault="00FC6AF3" w:rsidP="00FC6AF3">
            <w:pPr>
              <w:jc w:val="left"/>
            </w:pPr>
          </w:p>
          <w:p w14:paraId="35FA2278" w14:textId="14FA1766" w:rsidR="00FC6AF3" w:rsidRDefault="00FC6AF3" w:rsidP="00FC6AF3">
            <w:pPr>
              <w:jc w:val="left"/>
            </w:pPr>
            <w:r>
              <w:t>Producent: Eaton</w:t>
            </w:r>
          </w:p>
          <w:p w14:paraId="58091B50" w14:textId="77777777" w:rsidR="00FC6AF3" w:rsidRDefault="00FC6AF3" w:rsidP="00FC6AF3">
            <w:pPr>
              <w:jc w:val="left"/>
            </w:pPr>
            <w:r>
              <w:t>Materiał: Tworzywo sztuczne</w:t>
            </w:r>
          </w:p>
          <w:p w14:paraId="7069B9C1" w14:textId="77777777" w:rsidR="00FC6AF3" w:rsidRDefault="00FC6AF3" w:rsidP="00FC6AF3">
            <w:pPr>
              <w:jc w:val="left"/>
            </w:pPr>
            <w:r>
              <w:t>Model: CLS 6A</w:t>
            </w:r>
          </w:p>
          <w:p w14:paraId="23081E52" w14:textId="77777777" w:rsidR="00FC6AF3" w:rsidRDefault="00FC6AF3" w:rsidP="00FC6AF3">
            <w:pPr>
              <w:jc w:val="left"/>
            </w:pPr>
            <w:r>
              <w:t>Charakterystyka: C</w:t>
            </w:r>
          </w:p>
          <w:p w14:paraId="097FF759" w14:textId="77777777" w:rsidR="00FC6AF3" w:rsidRDefault="00FC6AF3" w:rsidP="00FC6AF3">
            <w:pPr>
              <w:jc w:val="left"/>
            </w:pPr>
            <w:r>
              <w:t>Napięcie znamionowe: 230V</w:t>
            </w:r>
          </w:p>
          <w:p w14:paraId="0D40D6B8" w14:textId="77777777" w:rsidR="00FC6AF3" w:rsidRDefault="00FC6AF3" w:rsidP="00FC6AF3">
            <w:pPr>
              <w:jc w:val="left"/>
            </w:pPr>
            <w:r>
              <w:t>Prąd znamionowy: 6A</w:t>
            </w:r>
          </w:p>
          <w:p w14:paraId="0B7A0BF7" w14:textId="77777777" w:rsidR="00FC6AF3" w:rsidRDefault="00FC6AF3" w:rsidP="00FC6AF3">
            <w:pPr>
              <w:jc w:val="left"/>
            </w:pPr>
            <w:r>
              <w:t>Montaż: Szyna DIN TS 35mm</w:t>
            </w:r>
          </w:p>
          <w:p w14:paraId="6429C245" w14:textId="77777777" w:rsidR="00FC6AF3" w:rsidRDefault="00FC6AF3" w:rsidP="00FC6AF3">
            <w:pPr>
              <w:jc w:val="left"/>
            </w:pPr>
            <w:r>
              <w:t>Optyczny wskaźnik stanu ustawienia styków</w:t>
            </w:r>
          </w:p>
          <w:p w14:paraId="310EAC1B" w14:textId="77777777" w:rsidR="00FC6AF3" w:rsidRPr="00280D58" w:rsidRDefault="00FC6AF3" w:rsidP="00FC6AF3">
            <w:pPr>
              <w:jc w:val="left"/>
            </w:pPr>
            <w:r>
              <w:t>Wymiar: 45x17,5x80mm</w:t>
            </w:r>
          </w:p>
          <w:p w14:paraId="1BCB300D" w14:textId="77777777" w:rsidR="00FC6AF3" w:rsidRDefault="00FC6AF3" w:rsidP="00FC6AF3">
            <w:pPr>
              <w:ind w:firstLine="0"/>
            </w:pPr>
          </w:p>
        </w:tc>
        <w:tc>
          <w:tcPr>
            <w:tcW w:w="4606" w:type="dxa"/>
          </w:tcPr>
          <w:p w14:paraId="6DE660A5" w14:textId="77777777" w:rsidR="00FC6AF3" w:rsidRDefault="00FC6AF3" w:rsidP="00FC6AF3">
            <w:pPr>
              <w:ind w:firstLine="0"/>
            </w:pPr>
          </w:p>
          <w:p w14:paraId="5CFF32BF" w14:textId="711DDAAE" w:rsidR="00FC6AF3" w:rsidRDefault="00FC6AF3" w:rsidP="00FC6AF3">
            <w:pPr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215B40B2" wp14:editId="44CDAD54">
                  <wp:extent cx="1981200" cy="2419350"/>
                  <wp:effectExtent l="0" t="0" r="0" b="0"/>
                  <wp:docPr id="23" name="Obraz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2419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DBC51C7" w14:textId="1A05681B" w:rsidR="00FC6AF3" w:rsidRPr="00FC6AF3" w:rsidRDefault="00FC6AF3" w:rsidP="00FC6AF3">
      <w:pPr>
        <w:ind w:left="360" w:firstLine="0"/>
      </w:pPr>
    </w:p>
    <w:p w14:paraId="582717E7" w14:textId="50924313" w:rsidR="00FC6AF3" w:rsidRPr="005F46CE" w:rsidRDefault="00FC6AF3" w:rsidP="005F46CE">
      <w:pPr>
        <w:pStyle w:val="NagCandara"/>
        <w:numPr>
          <w:ilvl w:val="2"/>
          <w:numId w:val="1"/>
        </w:numPr>
        <w:rPr>
          <w:rFonts w:ascii="Candara" w:hAnsi="Candara"/>
          <w:lang w:val="pl-PL"/>
        </w:rPr>
      </w:pPr>
      <w:bookmarkStart w:id="9" w:name="_Toc54911809"/>
      <w:r w:rsidRPr="005F46CE">
        <w:rPr>
          <w:rFonts w:ascii="Candara" w:hAnsi="Candara"/>
          <w:lang w:val="pl-PL"/>
        </w:rPr>
        <w:lastRenderedPageBreak/>
        <w:t>Wyłącznik nadprądowy CLS 10A</w:t>
      </w:r>
      <w:bookmarkEnd w:id="9"/>
    </w:p>
    <w:tbl>
      <w:tblPr>
        <w:tblStyle w:val="Tabela-Siatka"/>
        <w:tblW w:w="0" w:type="auto"/>
        <w:tblInd w:w="360" w:type="dxa"/>
        <w:tblLook w:val="04A0" w:firstRow="1" w:lastRow="0" w:firstColumn="1" w:lastColumn="0" w:noHBand="0" w:noVBand="1"/>
      </w:tblPr>
      <w:tblGrid>
        <w:gridCol w:w="4407"/>
        <w:gridCol w:w="4521"/>
      </w:tblGrid>
      <w:tr w:rsidR="005F46CE" w14:paraId="75421C48" w14:textId="77777777" w:rsidTr="005F46CE">
        <w:tc>
          <w:tcPr>
            <w:tcW w:w="4606" w:type="dxa"/>
          </w:tcPr>
          <w:p w14:paraId="2A6E3460" w14:textId="77777777" w:rsidR="00FC6AF3" w:rsidRDefault="00FC6AF3" w:rsidP="005F46CE">
            <w:pPr>
              <w:ind w:firstLine="0"/>
            </w:pPr>
            <w:r>
              <w:t>Opis</w:t>
            </w:r>
          </w:p>
        </w:tc>
        <w:tc>
          <w:tcPr>
            <w:tcW w:w="4606" w:type="dxa"/>
          </w:tcPr>
          <w:p w14:paraId="60DC0F41" w14:textId="77777777" w:rsidR="00FC6AF3" w:rsidRDefault="00FC6AF3" w:rsidP="005F46CE">
            <w:pPr>
              <w:ind w:firstLine="0"/>
            </w:pPr>
            <w:r>
              <w:t>Zdjęcie</w:t>
            </w:r>
          </w:p>
        </w:tc>
      </w:tr>
      <w:tr w:rsidR="005F46CE" w14:paraId="62DB019E" w14:textId="77777777" w:rsidTr="005F46CE">
        <w:tc>
          <w:tcPr>
            <w:tcW w:w="4606" w:type="dxa"/>
          </w:tcPr>
          <w:p w14:paraId="0443F709" w14:textId="77777777" w:rsidR="00FC6AF3" w:rsidRDefault="00FC6AF3" w:rsidP="005F46CE">
            <w:pPr>
              <w:jc w:val="left"/>
            </w:pPr>
          </w:p>
          <w:p w14:paraId="2C7BCCFA" w14:textId="77777777" w:rsidR="00FC6AF3" w:rsidRDefault="00FC6AF3" w:rsidP="00FC6AF3">
            <w:r>
              <w:t>Producent: Eaton</w:t>
            </w:r>
          </w:p>
          <w:p w14:paraId="247355CF" w14:textId="77777777" w:rsidR="00FC6AF3" w:rsidRDefault="00FC6AF3" w:rsidP="00FC6AF3">
            <w:r>
              <w:t>Materiał: Tworzywo sztuczne</w:t>
            </w:r>
          </w:p>
          <w:p w14:paraId="77AFA882" w14:textId="77777777" w:rsidR="00FC6AF3" w:rsidRDefault="00FC6AF3" w:rsidP="00FC6AF3">
            <w:r>
              <w:t>Model: CLS 10A</w:t>
            </w:r>
          </w:p>
          <w:p w14:paraId="28E079EA" w14:textId="77777777" w:rsidR="00FC6AF3" w:rsidRDefault="00FC6AF3" w:rsidP="00FC6AF3">
            <w:r>
              <w:t>Charakterystyka: C</w:t>
            </w:r>
          </w:p>
          <w:p w14:paraId="46B1D50F" w14:textId="77777777" w:rsidR="00FC6AF3" w:rsidRDefault="00FC6AF3" w:rsidP="00FC6AF3">
            <w:r>
              <w:t>Napięcie znamionowe: 230V</w:t>
            </w:r>
          </w:p>
          <w:p w14:paraId="2F476C21" w14:textId="77777777" w:rsidR="00FC6AF3" w:rsidRDefault="00FC6AF3" w:rsidP="00FC6AF3">
            <w:r>
              <w:t>Prąd znamionowy: 10A</w:t>
            </w:r>
          </w:p>
          <w:p w14:paraId="620BF2FF" w14:textId="77777777" w:rsidR="00FC6AF3" w:rsidRDefault="00FC6AF3" w:rsidP="00FC6AF3">
            <w:r>
              <w:t>Montaż: Szyna DIN TS 35mm</w:t>
            </w:r>
          </w:p>
          <w:p w14:paraId="7F7605A3" w14:textId="77777777" w:rsidR="00FC6AF3" w:rsidRDefault="00FC6AF3" w:rsidP="00FC6AF3">
            <w:r>
              <w:t>Optyczny wskaźnik stanu ustawienia styków</w:t>
            </w:r>
          </w:p>
          <w:p w14:paraId="6DC338B8" w14:textId="77777777" w:rsidR="00FC6AF3" w:rsidRPr="00280D58" w:rsidRDefault="00FC6AF3" w:rsidP="00FC6AF3">
            <w:r>
              <w:t>Wymiar: 45x17,5x80mm</w:t>
            </w:r>
          </w:p>
          <w:p w14:paraId="79113584" w14:textId="77777777" w:rsidR="00FC6AF3" w:rsidRDefault="00FC6AF3" w:rsidP="00FC6AF3">
            <w:pPr>
              <w:jc w:val="left"/>
            </w:pPr>
          </w:p>
        </w:tc>
        <w:tc>
          <w:tcPr>
            <w:tcW w:w="4606" w:type="dxa"/>
          </w:tcPr>
          <w:p w14:paraId="243EEEB5" w14:textId="77777777" w:rsidR="00FC6AF3" w:rsidRDefault="00FC6AF3" w:rsidP="005F46CE">
            <w:pPr>
              <w:ind w:firstLine="0"/>
            </w:pPr>
          </w:p>
          <w:p w14:paraId="1D586302" w14:textId="3AFEB530" w:rsidR="00FC6AF3" w:rsidRDefault="00FC6AF3" w:rsidP="005F46CE">
            <w:pPr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5879B965" wp14:editId="50CA320E">
                  <wp:extent cx="1981200" cy="2419350"/>
                  <wp:effectExtent l="0" t="0" r="0" b="0"/>
                  <wp:docPr id="26" name="Obraz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2419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D55BF8A" w14:textId="4DA1E594" w:rsidR="00FC6AF3" w:rsidRDefault="00FC6AF3" w:rsidP="00FC6AF3">
      <w:pPr>
        <w:spacing w:line="274" w:lineRule="atLeast"/>
        <w:outlineLvl w:val="0"/>
        <w:rPr>
          <w:rFonts w:ascii="Arial" w:hAnsi="Arial"/>
          <w:b/>
          <w:bCs/>
          <w:color w:val="000000" w:themeColor="text1"/>
          <w:kern w:val="36"/>
        </w:rPr>
      </w:pPr>
    </w:p>
    <w:p w14:paraId="2D396F64" w14:textId="3B05469B" w:rsidR="00B71649" w:rsidRPr="005F46CE" w:rsidRDefault="00B71649" w:rsidP="005F46CE">
      <w:pPr>
        <w:pStyle w:val="NagCandara"/>
        <w:numPr>
          <w:ilvl w:val="2"/>
          <w:numId w:val="1"/>
        </w:numPr>
        <w:rPr>
          <w:rFonts w:ascii="Candara" w:hAnsi="Candara"/>
          <w:lang w:val="pl-PL"/>
        </w:rPr>
      </w:pPr>
      <w:bookmarkStart w:id="10" w:name="_Toc54911810"/>
      <w:r w:rsidRPr="005F46CE">
        <w:rPr>
          <w:rFonts w:ascii="Candara" w:hAnsi="Candara"/>
          <w:lang w:val="pl-PL"/>
        </w:rPr>
        <w:t>Zasilacz sieciowy Delta DRC-5V10W1A</w:t>
      </w:r>
      <w:bookmarkEnd w:id="10"/>
    </w:p>
    <w:tbl>
      <w:tblPr>
        <w:tblStyle w:val="Tabela-Siatka"/>
        <w:tblW w:w="0" w:type="auto"/>
        <w:tblInd w:w="360" w:type="dxa"/>
        <w:tblLook w:val="04A0" w:firstRow="1" w:lastRow="0" w:firstColumn="1" w:lastColumn="0" w:noHBand="0" w:noVBand="1"/>
      </w:tblPr>
      <w:tblGrid>
        <w:gridCol w:w="4376"/>
        <w:gridCol w:w="4552"/>
      </w:tblGrid>
      <w:tr w:rsidR="005F46CE" w14:paraId="0C85FB31" w14:textId="77777777" w:rsidTr="005F46CE">
        <w:tc>
          <w:tcPr>
            <w:tcW w:w="4606" w:type="dxa"/>
          </w:tcPr>
          <w:p w14:paraId="502EB3E9" w14:textId="77777777" w:rsidR="00B71649" w:rsidRDefault="00B71649" w:rsidP="005F46CE">
            <w:pPr>
              <w:ind w:firstLine="0"/>
            </w:pPr>
            <w:r>
              <w:t>Opis</w:t>
            </w:r>
          </w:p>
        </w:tc>
        <w:tc>
          <w:tcPr>
            <w:tcW w:w="4606" w:type="dxa"/>
          </w:tcPr>
          <w:p w14:paraId="2AB8BF0C" w14:textId="77777777" w:rsidR="00B71649" w:rsidRDefault="00B71649" w:rsidP="005F46CE">
            <w:pPr>
              <w:ind w:firstLine="0"/>
            </w:pPr>
            <w:r>
              <w:t>Zdjęcie</w:t>
            </w:r>
          </w:p>
        </w:tc>
      </w:tr>
      <w:tr w:rsidR="005F46CE" w14:paraId="5D58689C" w14:textId="77777777" w:rsidTr="005F46CE">
        <w:tc>
          <w:tcPr>
            <w:tcW w:w="4606" w:type="dxa"/>
          </w:tcPr>
          <w:p w14:paraId="0B023363" w14:textId="77777777" w:rsidR="00B71649" w:rsidRDefault="00B71649" w:rsidP="005F46CE">
            <w:pPr>
              <w:jc w:val="left"/>
            </w:pPr>
          </w:p>
          <w:p w14:paraId="3858498E" w14:textId="77777777" w:rsidR="00B71649" w:rsidRDefault="00B71649" w:rsidP="00B71649">
            <w:r>
              <w:t>Producent: Delta</w:t>
            </w:r>
          </w:p>
          <w:p w14:paraId="2E0A9A23" w14:textId="77777777" w:rsidR="00B71649" w:rsidRDefault="00B71649" w:rsidP="00B71649">
            <w:r>
              <w:t>Materiał: Tworzywo sztuczne</w:t>
            </w:r>
          </w:p>
          <w:p w14:paraId="67C80A7A" w14:textId="77777777" w:rsidR="00B71649" w:rsidRDefault="00B71649" w:rsidP="00B71649">
            <w:r>
              <w:t>Model: DRC-5V10W1A</w:t>
            </w:r>
          </w:p>
          <w:p w14:paraId="0046DB64" w14:textId="77777777" w:rsidR="00B71649" w:rsidRDefault="00B71649" w:rsidP="00B71649">
            <w:r>
              <w:t>Napięcie wejściowe: 230V</w:t>
            </w:r>
          </w:p>
          <w:p w14:paraId="395B427A" w14:textId="77777777" w:rsidR="00B71649" w:rsidRDefault="00B71649" w:rsidP="00B71649">
            <w:r>
              <w:t>Napięcie wyjściowe: 5V</w:t>
            </w:r>
          </w:p>
          <w:p w14:paraId="7D12102B" w14:textId="77777777" w:rsidR="00B71649" w:rsidRDefault="00B71649" w:rsidP="00B71649">
            <w:r>
              <w:t>Moc: 7,5W</w:t>
            </w:r>
          </w:p>
          <w:p w14:paraId="390345A5" w14:textId="77777777" w:rsidR="00B71649" w:rsidRDefault="00B71649" w:rsidP="00B71649">
            <w:r>
              <w:t>Montaż: Szyna DIN TS 35mm</w:t>
            </w:r>
          </w:p>
          <w:p w14:paraId="4D93A6E1" w14:textId="77777777" w:rsidR="00B71649" w:rsidRDefault="00B71649" w:rsidP="00B71649">
            <w:r>
              <w:t>Optyczny wskaźnik stanu pracy (dioda LED)</w:t>
            </w:r>
          </w:p>
          <w:p w14:paraId="3475DAB5" w14:textId="77777777" w:rsidR="00B71649" w:rsidRPr="00280D58" w:rsidRDefault="00B71649" w:rsidP="00B71649">
            <w:r>
              <w:t>Wymiar: 56x18x90mm</w:t>
            </w:r>
          </w:p>
          <w:p w14:paraId="0DA252D2" w14:textId="77777777" w:rsidR="00B71649" w:rsidRDefault="00B71649" w:rsidP="00B71649"/>
        </w:tc>
        <w:tc>
          <w:tcPr>
            <w:tcW w:w="4606" w:type="dxa"/>
          </w:tcPr>
          <w:p w14:paraId="274FFD69" w14:textId="77777777" w:rsidR="00B71649" w:rsidRDefault="00B71649" w:rsidP="005F46CE">
            <w:pPr>
              <w:ind w:firstLine="0"/>
            </w:pPr>
          </w:p>
          <w:p w14:paraId="42B964AF" w14:textId="7C3C5D96" w:rsidR="00B71649" w:rsidRDefault="00B71649" w:rsidP="005F46CE">
            <w:pPr>
              <w:ind w:firstLine="0"/>
              <w:jc w:val="center"/>
            </w:pPr>
            <w:r w:rsidRPr="00BC654D">
              <w:rPr>
                <w:noProof/>
              </w:rPr>
              <w:drawing>
                <wp:inline distT="0" distB="0" distL="0" distR="0" wp14:anchorId="32DF456B" wp14:editId="3A76F283">
                  <wp:extent cx="2305050" cy="2646769"/>
                  <wp:effectExtent l="0" t="0" r="0" b="1270"/>
                  <wp:docPr id="28" name="Obraz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2155" cy="26549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47287FE" w14:textId="5AD13581" w:rsidR="00B71649" w:rsidRDefault="00B71649" w:rsidP="00B71649">
      <w:pPr>
        <w:spacing w:line="274" w:lineRule="atLeast"/>
        <w:outlineLvl w:val="0"/>
        <w:rPr>
          <w:b/>
          <w:bCs/>
        </w:rPr>
      </w:pPr>
    </w:p>
    <w:p w14:paraId="26FE80B6" w14:textId="0C9CA0B5" w:rsidR="00B71649" w:rsidRDefault="00B71649" w:rsidP="00B71649">
      <w:pPr>
        <w:spacing w:line="274" w:lineRule="atLeast"/>
        <w:outlineLvl w:val="0"/>
        <w:rPr>
          <w:b/>
          <w:bCs/>
        </w:rPr>
      </w:pPr>
    </w:p>
    <w:p w14:paraId="6FCE0A61" w14:textId="53C1DC4F" w:rsidR="00B71649" w:rsidRDefault="00B71649" w:rsidP="00B71649">
      <w:pPr>
        <w:spacing w:line="274" w:lineRule="atLeast"/>
        <w:outlineLvl w:val="0"/>
        <w:rPr>
          <w:b/>
          <w:bCs/>
        </w:rPr>
      </w:pPr>
    </w:p>
    <w:p w14:paraId="4F2DB38A" w14:textId="274DA41A" w:rsidR="00B71649" w:rsidRDefault="00B71649" w:rsidP="00B71649">
      <w:pPr>
        <w:spacing w:line="274" w:lineRule="atLeast"/>
        <w:outlineLvl w:val="0"/>
        <w:rPr>
          <w:b/>
          <w:bCs/>
        </w:rPr>
      </w:pPr>
    </w:p>
    <w:p w14:paraId="689D53A8" w14:textId="769F488B" w:rsidR="00B71649" w:rsidRDefault="00B71649" w:rsidP="00B71649">
      <w:pPr>
        <w:spacing w:line="274" w:lineRule="atLeast"/>
        <w:outlineLvl w:val="0"/>
        <w:rPr>
          <w:b/>
          <w:bCs/>
        </w:rPr>
      </w:pPr>
    </w:p>
    <w:p w14:paraId="57AEE7A4" w14:textId="6BF97530" w:rsidR="00B71649" w:rsidRDefault="00B71649" w:rsidP="00B71649">
      <w:pPr>
        <w:spacing w:line="274" w:lineRule="atLeast"/>
        <w:outlineLvl w:val="0"/>
        <w:rPr>
          <w:b/>
          <w:bCs/>
        </w:rPr>
      </w:pPr>
    </w:p>
    <w:p w14:paraId="5C11A0E1" w14:textId="2B55CE0D" w:rsidR="00B71649" w:rsidRDefault="00B71649" w:rsidP="00B71649">
      <w:pPr>
        <w:spacing w:line="274" w:lineRule="atLeast"/>
        <w:outlineLvl w:val="0"/>
        <w:rPr>
          <w:b/>
          <w:bCs/>
        </w:rPr>
      </w:pPr>
    </w:p>
    <w:p w14:paraId="15CE9B4C" w14:textId="32286C88" w:rsidR="00B71649" w:rsidRDefault="00B71649" w:rsidP="00B71649">
      <w:pPr>
        <w:spacing w:line="274" w:lineRule="atLeast"/>
        <w:outlineLvl w:val="0"/>
        <w:rPr>
          <w:b/>
          <w:bCs/>
        </w:rPr>
      </w:pPr>
    </w:p>
    <w:p w14:paraId="53D8608B" w14:textId="77777777" w:rsidR="00B71649" w:rsidRDefault="00B71649" w:rsidP="00B71649">
      <w:pPr>
        <w:spacing w:line="274" w:lineRule="atLeast"/>
        <w:outlineLvl w:val="0"/>
        <w:rPr>
          <w:b/>
          <w:bCs/>
        </w:rPr>
      </w:pPr>
    </w:p>
    <w:p w14:paraId="661DE57C" w14:textId="77777777" w:rsidR="00B71649" w:rsidRPr="00B71649" w:rsidRDefault="00B71649" w:rsidP="00B71649">
      <w:pPr>
        <w:spacing w:line="274" w:lineRule="atLeast"/>
        <w:outlineLvl w:val="0"/>
        <w:rPr>
          <w:b/>
          <w:bCs/>
        </w:rPr>
      </w:pPr>
    </w:p>
    <w:p w14:paraId="44330D4F" w14:textId="412CD8EC" w:rsidR="00B71649" w:rsidRPr="005F46CE" w:rsidRDefault="00B71649" w:rsidP="005F46CE">
      <w:pPr>
        <w:pStyle w:val="NagCandara"/>
        <w:numPr>
          <w:ilvl w:val="2"/>
          <w:numId w:val="1"/>
        </w:numPr>
        <w:rPr>
          <w:rFonts w:ascii="Candara" w:hAnsi="Candara"/>
          <w:lang w:val="pl-PL"/>
        </w:rPr>
      </w:pPr>
      <w:bookmarkStart w:id="11" w:name="_Toc54911811"/>
      <w:r w:rsidRPr="005F46CE">
        <w:rPr>
          <w:rFonts w:ascii="Candara" w:hAnsi="Candara"/>
          <w:lang w:val="pl-PL"/>
        </w:rPr>
        <w:lastRenderedPageBreak/>
        <w:t>Zasilacz sieciowy Delta DRC-12V60W1AZ</w:t>
      </w:r>
      <w:bookmarkEnd w:id="11"/>
    </w:p>
    <w:tbl>
      <w:tblPr>
        <w:tblStyle w:val="Tabela-Siatka"/>
        <w:tblW w:w="0" w:type="auto"/>
        <w:tblInd w:w="360" w:type="dxa"/>
        <w:tblLook w:val="04A0" w:firstRow="1" w:lastRow="0" w:firstColumn="1" w:lastColumn="0" w:noHBand="0" w:noVBand="1"/>
      </w:tblPr>
      <w:tblGrid>
        <w:gridCol w:w="4389"/>
        <w:gridCol w:w="4539"/>
      </w:tblGrid>
      <w:tr w:rsidR="00B71649" w14:paraId="1A50636C" w14:textId="77777777" w:rsidTr="005F46CE">
        <w:tc>
          <w:tcPr>
            <w:tcW w:w="4606" w:type="dxa"/>
          </w:tcPr>
          <w:p w14:paraId="77430DDA" w14:textId="77777777" w:rsidR="00B71649" w:rsidRDefault="00B71649" w:rsidP="005F46CE">
            <w:pPr>
              <w:ind w:firstLine="0"/>
            </w:pPr>
            <w:r>
              <w:t>Opis</w:t>
            </w:r>
          </w:p>
        </w:tc>
        <w:tc>
          <w:tcPr>
            <w:tcW w:w="4606" w:type="dxa"/>
          </w:tcPr>
          <w:p w14:paraId="62776AFD" w14:textId="77777777" w:rsidR="00B71649" w:rsidRDefault="00B71649" w:rsidP="005F46CE">
            <w:pPr>
              <w:ind w:firstLine="0"/>
            </w:pPr>
            <w:r>
              <w:t>Zdjęcie</w:t>
            </w:r>
          </w:p>
        </w:tc>
      </w:tr>
      <w:tr w:rsidR="00B71649" w14:paraId="0EAE18C1" w14:textId="77777777" w:rsidTr="005F46CE">
        <w:tc>
          <w:tcPr>
            <w:tcW w:w="4606" w:type="dxa"/>
          </w:tcPr>
          <w:p w14:paraId="1902F536" w14:textId="77777777" w:rsidR="00B71649" w:rsidRDefault="00B71649" w:rsidP="005F46CE">
            <w:pPr>
              <w:jc w:val="left"/>
            </w:pPr>
          </w:p>
          <w:p w14:paraId="0990FE6C" w14:textId="77777777" w:rsidR="001155CA" w:rsidRDefault="001155CA" w:rsidP="001155CA">
            <w:r>
              <w:t>Producent: Delta</w:t>
            </w:r>
          </w:p>
          <w:p w14:paraId="1A7D1ADA" w14:textId="77777777" w:rsidR="001155CA" w:rsidRDefault="001155CA" w:rsidP="001155CA">
            <w:r>
              <w:t>Materiał: Tworzywo sztuczne</w:t>
            </w:r>
          </w:p>
          <w:p w14:paraId="4C7BD7B7" w14:textId="77777777" w:rsidR="001155CA" w:rsidRDefault="001155CA" w:rsidP="001155CA">
            <w:r>
              <w:t xml:space="preserve">Model: </w:t>
            </w:r>
            <w:r w:rsidRPr="00754CAE">
              <w:t>DRC-12V60W1AZ</w:t>
            </w:r>
          </w:p>
          <w:p w14:paraId="460F5C00" w14:textId="77777777" w:rsidR="001155CA" w:rsidRDefault="001155CA" w:rsidP="001155CA">
            <w:r>
              <w:t>Napięcie wejściowe: 230V</w:t>
            </w:r>
          </w:p>
          <w:p w14:paraId="564941A4" w14:textId="77777777" w:rsidR="001155CA" w:rsidRDefault="001155CA" w:rsidP="001155CA">
            <w:r>
              <w:t>Napięcie wyjściowe: 12V</w:t>
            </w:r>
          </w:p>
          <w:p w14:paraId="53682205" w14:textId="77777777" w:rsidR="001155CA" w:rsidRDefault="001155CA" w:rsidP="001155CA">
            <w:r>
              <w:t>Moc: 54W</w:t>
            </w:r>
          </w:p>
          <w:p w14:paraId="5CEDF3CE" w14:textId="77777777" w:rsidR="001155CA" w:rsidRDefault="001155CA" w:rsidP="001155CA">
            <w:r>
              <w:t>Montaż: Szyna DIN TS 35mm</w:t>
            </w:r>
          </w:p>
          <w:p w14:paraId="2FAF0572" w14:textId="77777777" w:rsidR="001155CA" w:rsidRDefault="001155CA" w:rsidP="001155CA">
            <w:r>
              <w:t>Optyczny wskaźnik stanu pracy (dioda LED)</w:t>
            </w:r>
          </w:p>
          <w:p w14:paraId="6870B78F" w14:textId="77777777" w:rsidR="001155CA" w:rsidRPr="00280D58" w:rsidRDefault="001155CA" w:rsidP="001155CA">
            <w:r>
              <w:t>Wymiar: 110x60x90mm</w:t>
            </w:r>
          </w:p>
          <w:p w14:paraId="6422F1BD" w14:textId="77777777" w:rsidR="00B71649" w:rsidRDefault="00B71649" w:rsidP="00B71649"/>
        </w:tc>
        <w:tc>
          <w:tcPr>
            <w:tcW w:w="4606" w:type="dxa"/>
          </w:tcPr>
          <w:p w14:paraId="2BA0C018" w14:textId="77777777" w:rsidR="00B71649" w:rsidRDefault="00B71649" w:rsidP="005F46CE">
            <w:pPr>
              <w:ind w:firstLine="0"/>
            </w:pPr>
          </w:p>
          <w:p w14:paraId="0179D3F7" w14:textId="77777777" w:rsidR="00B71649" w:rsidRDefault="001155CA" w:rsidP="005F46CE">
            <w:pPr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3EAF257A" wp14:editId="603D8346">
                  <wp:extent cx="2162175" cy="2792026"/>
                  <wp:effectExtent l="0" t="0" r="0" b="8890"/>
                  <wp:docPr id="30" name="Obraz 30" descr="DELTA CHROME zasilacz na szynę DIN 12V 4,5A 60W DRC-12V60W1AZ DELTA ELECTRONICS -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DELTA CHROME zasilacz na szynę DIN 12V 4,5A 60W DRC-12V60W1AZ DELTA ELECTRONICS -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88571" cy="28261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0F629CA" w14:textId="79926D58" w:rsidR="001155CA" w:rsidRDefault="001155CA" w:rsidP="005F46CE">
            <w:pPr>
              <w:ind w:firstLine="0"/>
              <w:jc w:val="center"/>
            </w:pPr>
          </w:p>
        </w:tc>
      </w:tr>
    </w:tbl>
    <w:p w14:paraId="1991F6FC" w14:textId="77777777" w:rsidR="00B71649" w:rsidRPr="00B71649" w:rsidRDefault="00B71649" w:rsidP="00B71649">
      <w:pPr>
        <w:spacing w:after="240" w:line="274" w:lineRule="atLeast"/>
        <w:outlineLvl w:val="0"/>
        <w:rPr>
          <w:b/>
          <w:bCs/>
        </w:rPr>
      </w:pPr>
    </w:p>
    <w:p w14:paraId="5FCEC4A3" w14:textId="0DBD0E54" w:rsidR="00A805F6" w:rsidRPr="005F46CE" w:rsidRDefault="00A805F6" w:rsidP="005F46CE">
      <w:pPr>
        <w:pStyle w:val="NagCandara"/>
        <w:numPr>
          <w:ilvl w:val="2"/>
          <w:numId w:val="1"/>
        </w:numPr>
        <w:rPr>
          <w:rFonts w:ascii="Candara" w:hAnsi="Candara"/>
          <w:lang w:val="pl-PL"/>
        </w:rPr>
      </w:pPr>
      <w:bookmarkStart w:id="12" w:name="_Toc54911812"/>
      <w:r w:rsidRPr="005F46CE">
        <w:rPr>
          <w:rFonts w:ascii="Candara" w:hAnsi="Candara"/>
          <w:lang w:val="pl-PL"/>
        </w:rPr>
        <w:t xml:space="preserve">Zasilacz sieciowy </w:t>
      </w:r>
      <w:proofErr w:type="spellStart"/>
      <w:r w:rsidRPr="005F46CE">
        <w:rPr>
          <w:rFonts w:ascii="Candara" w:hAnsi="Candara"/>
          <w:lang w:val="pl-PL"/>
        </w:rPr>
        <w:t>Mean</w:t>
      </w:r>
      <w:proofErr w:type="spellEnd"/>
      <w:r w:rsidRPr="005F46CE">
        <w:rPr>
          <w:rFonts w:ascii="Candara" w:hAnsi="Candara"/>
          <w:lang w:val="pl-PL"/>
        </w:rPr>
        <w:t xml:space="preserve"> </w:t>
      </w:r>
      <w:proofErr w:type="spellStart"/>
      <w:r w:rsidRPr="005F46CE">
        <w:rPr>
          <w:rFonts w:ascii="Candara" w:hAnsi="Candara"/>
          <w:lang w:val="pl-PL"/>
        </w:rPr>
        <w:t>Well</w:t>
      </w:r>
      <w:proofErr w:type="spellEnd"/>
      <w:r w:rsidRPr="005F46CE">
        <w:rPr>
          <w:rFonts w:ascii="Candara" w:hAnsi="Candara"/>
          <w:lang w:val="pl-PL"/>
        </w:rPr>
        <w:t xml:space="preserve"> RSP-320-5</w:t>
      </w:r>
      <w:bookmarkEnd w:id="12"/>
    </w:p>
    <w:tbl>
      <w:tblPr>
        <w:tblStyle w:val="Tabela-Siatka"/>
        <w:tblW w:w="0" w:type="auto"/>
        <w:tblInd w:w="360" w:type="dxa"/>
        <w:tblLayout w:type="fixed"/>
        <w:tblLook w:val="04A0" w:firstRow="1" w:lastRow="0" w:firstColumn="1" w:lastColumn="0" w:noHBand="0" w:noVBand="1"/>
      </w:tblPr>
      <w:tblGrid>
        <w:gridCol w:w="4426"/>
        <w:gridCol w:w="4502"/>
      </w:tblGrid>
      <w:tr w:rsidR="00A805F6" w14:paraId="469B17A5" w14:textId="77777777" w:rsidTr="00A805F6">
        <w:tc>
          <w:tcPr>
            <w:tcW w:w="4426" w:type="dxa"/>
          </w:tcPr>
          <w:p w14:paraId="0AE39120" w14:textId="77777777" w:rsidR="00A805F6" w:rsidRDefault="00A805F6" w:rsidP="005F46CE">
            <w:pPr>
              <w:ind w:firstLine="0"/>
            </w:pPr>
            <w:r>
              <w:t>Opis</w:t>
            </w:r>
          </w:p>
        </w:tc>
        <w:tc>
          <w:tcPr>
            <w:tcW w:w="4502" w:type="dxa"/>
          </w:tcPr>
          <w:p w14:paraId="5743297A" w14:textId="77777777" w:rsidR="00A805F6" w:rsidRDefault="00A805F6" w:rsidP="005F46CE">
            <w:pPr>
              <w:ind w:firstLine="0"/>
            </w:pPr>
            <w:r>
              <w:t>Zdjęcie</w:t>
            </w:r>
          </w:p>
        </w:tc>
      </w:tr>
      <w:tr w:rsidR="00A805F6" w14:paraId="43E3A9D1" w14:textId="77777777" w:rsidTr="00A805F6">
        <w:tc>
          <w:tcPr>
            <w:tcW w:w="4426" w:type="dxa"/>
          </w:tcPr>
          <w:p w14:paraId="46E6E51D" w14:textId="77777777" w:rsidR="00A805F6" w:rsidRPr="00CF19D5" w:rsidRDefault="00A805F6" w:rsidP="005F46CE">
            <w:pPr>
              <w:jc w:val="left"/>
              <w:rPr>
                <w:lang w:val="en-US"/>
              </w:rPr>
            </w:pPr>
          </w:p>
          <w:p w14:paraId="1F688B27" w14:textId="77777777" w:rsidR="00A805F6" w:rsidRPr="00CF19D5" w:rsidRDefault="00A805F6" w:rsidP="00A805F6">
            <w:pPr>
              <w:rPr>
                <w:lang w:val="en-US"/>
              </w:rPr>
            </w:pPr>
            <w:proofErr w:type="spellStart"/>
            <w:r w:rsidRPr="00CF19D5">
              <w:rPr>
                <w:lang w:val="en-US"/>
              </w:rPr>
              <w:t>Producent</w:t>
            </w:r>
            <w:proofErr w:type="spellEnd"/>
            <w:r w:rsidRPr="00CF19D5">
              <w:rPr>
                <w:lang w:val="en-US"/>
              </w:rPr>
              <w:t>: Mean Well</w:t>
            </w:r>
          </w:p>
          <w:p w14:paraId="08AF282B" w14:textId="77777777" w:rsidR="00A805F6" w:rsidRPr="00CF19D5" w:rsidRDefault="00A805F6" w:rsidP="00A805F6">
            <w:pPr>
              <w:rPr>
                <w:lang w:val="en-US"/>
              </w:rPr>
            </w:pPr>
            <w:proofErr w:type="spellStart"/>
            <w:r w:rsidRPr="00CF19D5">
              <w:rPr>
                <w:lang w:val="en-US"/>
              </w:rPr>
              <w:t>Materiał</w:t>
            </w:r>
            <w:proofErr w:type="spellEnd"/>
            <w:r w:rsidRPr="00CF19D5">
              <w:rPr>
                <w:lang w:val="en-US"/>
              </w:rPr>
              <w:t xml:space="preserve">: Metal </w:t>
            </w:r>
          </w:p>
          <w:p w14:paraId="42A4BAA9" w14:textId="77777777" w:rsidR="00A805F6" w:rsidRPr="00CF19D5" w:rsidRDefault="00A805F6" w:rsidP="00A805F6">
            <w:pPr>
              <w:rPr>
                <w:lang w:val="en-US"/>
              </w:rPr>
            </w:pPr>
            <w:r w:rsidRPr="00CF19D5">
              <w:rPr>
                <w:lang w:val="en-US"/>
              </w:rPr>
              <w:t>Model: RSP-320-5</w:t>
            </w:r>
          </w:p>
          <w:p w14:paraId="4499B259" w14:textId="77777777" w:rsidR="00A805F6" w:rsidRDefault="00A805F6" w:rsidP="00A805F6">
            <w:r>
              <w:t>Napięcie wejściowe: 230V</w:t>
            </w:r>
          </w:p>
          <w:p w14:paraId="575BC8B6" w14:textId="77777777" w:rsidR="00A805F6" w:rsidRDefault="00A805F6" w:rsidP="00A805F6">
            <w:r>
              <w:t>Napięcie wyjściowe: 4,2V</w:t>
            </w:r>
          </w:p>
          <w:p w14:paraId="772FD9C9" w14:textId="77777777" w:rsidR="00A805F6" w:rsidRDefault="00A805F6" w:rsidP="00A805F6">
            <w:r>
              <w:t>Moc: 300W</w:t>
            </w:r>
          </w:p>
          <w:p w14:paraId="01C2F4E6" w14:textId="77777777" w:rsidR="00A805F6" w:rsidRDefault="00A805F6" w:rsidP="00A805F6">
            <w:r>
              <w:t>Montaż: przykręcane wsporniki</w:t>
            </w:r>
          </w:p>
          <w:p w14:paraId="2F39DF37" w14:textId="77777777" w:rsidR="00A805F6" w:rsidRDefault="00A805F6" w:rsidP="00A805F6">
            <w:r>
              <w:t>Optyczny wskaźnik stanu pracy (dioda LED)</w:t>
            </w:r>
          </w:p>
          <w:p w14:paraId="5A351BA5" w14:textId="77777777" w:rsidR="00A805F6" w:rsidRPr="00280D58" w:rsidRDefault="00A805F6" w:rsidP="00A805F6">
            <w:r>
              <w:t>Wymiar: 215x30x115mm</w:t>
            </w:r>
          </w:p>
          <w:p w14:paraId="1EF7F93B" w14:textId="77777777" w:rsidR="00A805F6" w:rsidRDefault="00A805F6" w:rsidP="00A805F6"/>
        </w:tc>
        <w:tc>
          <w:tcPr>
            <w:tcW w:w="4502" w:type="dxa"/>
          </w:tcPr>
          <w:p w14:paraId="2A212142" w14:textId="77777777" w:rsidR="00A805F6" w:rsidRDefault="00A805F6" w:rsidP="005F46CE">
            <w:pPr>
              <w:ind w:firstLine="0"/>
            </w:pPr>
          </w:p>
          <w:p w14:paraId="54059CC5" w14:textId="0ED9142F" w:rsidR="00A805F6" w:rsidRDefault="00A805F6" w:rsidP="005F46CE">
            <w:pPr>
              <w:ind w:firstLine="0"/>
              <w:jc w:val="center"/>
            </w:pPr>
            <w:r w:rsidRPr="00820ABE">
              <w:rPr>
                <w:noProof/>
              </w:rPr>
              <w:drawing>
                <wp:inline distT="0" distB="0" distL="0" distR="0" wp14:anchorId="38E809AB" wp14:editId="38C7C09C">
                  <wp:extent cx="3114675" cy="2173461"/>
                  <wp:effectExtent l="0" t="0" r="0" b="0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18167" cy="21758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65C0974" w14:textId="77777777" w:rsidR="00A805F6" w:rsidRDefault="00A805F6" w:rsidP="005F46CE">
            <w:pPr>
              <w:ind w:firstLine="0"/>
              <w:jc w:val="center"/>
            </w:pPr>
          </w:p>
        </w:tc>
      </w:tr>
    </w:tbl>
    <w:p w14:paraId="6ABF1F9E" w14:textId="1938CF11" w:rsidR="00B71649" w:rsidRDefault="00B71649" w:rsidP="00D96AB0">
      <w:pPr>
        <w:pStyle w:val="Akapitzlist"/>
        <w:spacing w:after="240" w:line="274" w:lineRule="atLeast"/>
        <w:ind w:left="720" w:firstLine="0"/>
        <w:outlineLvl w:val="0"/>
        <w:rPr>
          <w:b/>
          <w:bCs/>
        </w:rPr>
      </w:pPr>
    </w:p>
    <w:p w14:paraId="336C6D2F" w14:textId="61A56BC7" w:rsidR="00D96AB0" w:rsidRDefault="00D96AB0" w:rsidP="00D96AB0">
      <w:pPr>
        <w:pStyle w:val="Akapitzlist"/>
        <w:spacing w:after="240" w:line="274" w:lineRule="atLeast"/>
        <w:ind w:left="720" w:firstLine="0"/>
        <w:outlineLvl w:val="0"/>
        <w:rPr>
          <w:b/>
          <w:bCs/>
        </w:rPr>
      </w:pPr>
    </w:p>
    <w:p w14:paraId="2224AAFB" w14:textId="73C0120F" w:rsidR="00D96AB0" w:rsidRDefault="00D96AB0" w:rsidP="00D96AB0">
      <w:pPr>
        <w:pStyle w:val="Akapitzlist"/>
        <w:spacing w:after="240" w:line="274" w:lineRule="atLeast"/>
        <w:ind w:left="720" w:firstLine="0"/>
        <w:outlineLvl w:val="0"/>
        <w:rPr>
          <w:b/>
          <w:bCs/>
        </w:rPr>
      </w:pPr>
    </w:p>
    <w:p w14:paraId="2A81B01A" w14:textId="4C4DA997" w:rsidR="00D96AB0" w:rsidRDefault="00D96AB0" w:rsidP="00D96AB0">
      <w:pPr>
        <w:pStyle w:val="Akapitzlist"/>
        <w:spacing w:after="240" w:line="274" w:lineRule="atLeast"/>
        <w:ind w:left="720" w:firstLine="0"/>
        <w:outlineLvl w:val="0"/>
        <w:rPr>
          <w:b/>
          <w:bCs/>
        </w:rPr>
      </w:pPr>
    </w:p>
    <w:p w14:paraId="5A6FDF05" w14:textId="77777777" w:rsidR="00D96AB0" w:rsidRPr="00B71649" w:rsidRDefault="00D96AB0" w:rsidP="00D96AB0">
      <w:pPr>
        <w:pStyle w:val="Akapitzlist"/>
        <w:spacing w:after="240" w:line="274" w:lineRule="atLeast"/>
        <w:ind w:left="720" w:firstLine="0"/>
        <w:outlineLvl w:val="0"/>
        <w:rPr>
          <w:b/>
          <w:bCs/>
        </w:rPr>
      </w:pPr>
    </w:p>
    <w:p w14:paraId="1734B227" w14:textId="2BEA76D8" w:rsidR="00D96AB0" w:rsidRPr="005F46CE" w:rsidRDefault="00D96AB0" w:rsidP="005F46CE">
      <w:pPr>
        <w:pStyle w:val="NagCandara"/>
        <w:numPr>
          <w:ilvl w:val="2"/>
          <w:numId w:val="1"/>
        </w:numPr>
        <w:rPr>
          <w:rFonts w:ascii="Candara" w:hAnsi="Candara"/>
          <w:lang w:val="pl-PL"/>
        </w:rPr>
      </w:pPr>
      <w:bookmarkStart w:id="13" w:name="_Toc54911813"/>
      <w:r w:rsidRPr="005F46CE">
        <w:rPr>
          <w:rFonts w:ascii="Candara" w:hAnsi="Candara"/>
          <w:lang w:val="pl-PL"/>
        </w:rPr>
        <w:t>Gniazdo wtyczkowe t-2P+Z P ETI 002414010</w:t>
      </w:r>
      <w:bookmarkEnd w:id="13"/>
    </w:p>
    <w:tbl>
      <w:tblPr>
        <w:tblStyle w:val="Tabela-Siatka"/>
        <w:tblW w:w="0" w:type="auto"/>
        <w:tblInd w:w="360" w:type="dxa"/>
        <w:tblLayout w:type="fixed"/>
        <w:tblLook w:val="04A0" w:firstRow="1" w:lastRow="0" w:firstColumn="1" w:lastColumn="0" w:noHBand="0" w:noVBand="1"/>
      </w:tblPr>
      <w:tblGrid>
        <w:gridCol w:w="4426"/>
        <w:gridCol w:w="4502"/>
      </w:tblGrid>
      <w:tr w:rsidR="00D96AB0" w14:paraId="58C01A27" w14:textId="77777777" w:rsidTr="005F46CE">
        <w:tc>
          <w:tcPr>
            <w:tcW w:w="4426" w:type="dxa"/>
          </w:tcPr>
          <w:p w14:paraId="6D906E38" w14:textId="77777777" w:rsidR="00D96AB0" w:rsidRDefault="00D96AB0" w:rsidP="005F46CE">
            <w:pPr>
              <w:ind w:firstLine="0"/>
            </w:pPr>
            <w:r>
              <w:t>Opis</w:t>
            </w:r>
          </w:p>
        </w:tc>
        <w:tc>
          <w:tcPr>
            <w:tcW w:w="4502" w:type="dxa"/>
          </w:tcPr>
          <w:p w14:paraId="58E15D2B" w14:textId="77777777" w:rsidR="00D96AB0" w:rsidRDefault="00D96AB0" w:rsidP="005F46CE">
            <w:pPr>
              <w:ind w:firstLine="0"/>
            </w:pPr>
            <w:r>
              <w:t>Zdjęcie</w:t>
            </w:r>
          </w:p>
        </w:tc>
      </w:tr>
      <w:tr w:rsidR="00D96AB0" w14:paraId="2AE5994B" w14:textId="77777777" w:rsidTr="005F46CE">
        <w:tc>
          <w:tcPr>
            <w:tcW w:w="4426" w:type="dxa"/>
          </w:tcPr>
          <w:p w14:paraId="5CB83AB5" w14:textId="77777777" w:rsidR="00D96AB0" w:rsidRDefault="00D96AB0" w:rsidP="005F46CE">
            <w:pPr>
              <w:jc w:val="left"/>
            </w:pPr>
          </w:p>
          <w:p w14:paraId="0CF5DB1A" w14:textId="77777777" w:rsidR="00D96AB0" w:rsidRDefault="00D96AB0" w:rsidP="00D96AB0">
            <w:r>
              <w:t>Producent: ETI</w:t>
            </w:r>
          </w:p>
          <w:p w14:paraId="4EE32573" w14:textId="77777777" w:rsidR="00D96AB0" w:rsidRDefault="00D96AB0" w:rsidP="00D96AB0">
            <w:r>
              <w:t>Materiał: Tworzywo sztuczne</w:t>
            </w:r>
          </w:p>
          <w:p w14:paraId="7B207EAC" w14:textId="77777777" w:rsidR="00D96AB0" w:rsidRDefault="00D96AB0" w:rsidP="00D96AB0">
            <w:r>
              <w:t>Model: Ze stykiem ochronnym (bolec)</w:t>
            </w:r>
          </w:p>
          <w:p w14:paraId="28A87AC8" w14:textId="77777777" w:rsidR="00D96AB0" w:rsidRDefault="00D96AB0" w:rsidP="00D96AB0">
            <w:r>
              <w:t>Napięcie znamionowe: 230V</w:t>
            </w:r>
          </w:p>
          <w:p w14:paraId="627B0C84" w14:textId="77777777" w:rsidR="00D96AB0" w:rsidRDefault="00D96AB0" w:rsidP="00D96AB0">
            <w:r>
              <w:t>Prąd znamionowy: 10A</w:t>
            </w:r>
          </w:p>
          <w:p w14:paraId="259C1732" w14:textId="77777777" w:rsidR="00D96AB0" w:rsidRDefault="00D96AB0" w:rsidP="00D96AB0">
            <w:r>
              <w:t>Montaż: Szyna DIN</w:t>
            </w:r>
          </w:p>
          <w:p w14:paraId="70329A93" w14:textId="77777777" w:rsidR="00D96AB0" w:rsidRPr="00280D58" w:rsidRDefault="00D96AB0" w:rsidP="00D96AB0">
            <w:r>
              <w:t>Wymiar: 65x45x90mm</w:t>
            </w:r>
          </w:p>
          <w:p w14:paraId="35F08ACC" w14:textId="77777777" w:rsidR="00D96AB0" w:rsidRDefault="00D96AB0" w:rsidP="00D96AB0"/>
        </w:tc>
        <w:tc>
          <w:tcPr>
            <w:tcW w:w="4502" w:type="dxa"/>
          </w:tcPr>
          <w:p w14:paraId="68097C30" w14:textId="77777777" w:rsidR="00D96AB0" w:rsidRDefault="00D96AB0" w:rsidP="005F46CE">
            <w:pPr>
              <w:ind w:firstLine="0"/>
            </w:pPr>
          </w:p>
          <w:p w14:paraId="4EEE3399" w14:textId="67D04ECB" w:rsidR="00D96AB0" w:rsidRDefault="00D96AB0" w:rsidP="005F46CE">
            <w:pPr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3D6BB343" wp14:editId="67C8F24C">
                  <wp:extent cx="1524000" cy="2209800"/>
                  <wp:effectExtent l="0" t="0" r="0" b="0"/>
                  <wp:docPr id="2" name="Obraz 2" descr="Gniazdo wtyczkowe t-2P+Z P 002414010 ETI -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Gniazdo wtyczkowe t-2P+Z P 002414010 ETI -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0" cy="2209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33E5F95" w14:textId="77777777" w:rsidR="00D96AB0" w:rsidRDefault="00D96AB0" w:rsidP="005F46CE">
            <w:pPr>
              <w:ind w:firstLine="0"/>
              <w:jc w:val="center"/>
            </w:pPr>
          </w:p>
        </w:tc>
      </w:tr>
    </w:tbl>
    <w:p w14:paraId="5CDE07EC" w14:textId="77777777" w:rsidR="00D96AB0" w:rsidRPr="00D96AB0" w:rsidRDefault="00D96AB0" w:rsidP="00D96AB0">
      <w:pPr>
        <w:spacing w:after="240" w:line="274" w:lineRule="atLeast"/>
        <w:outlineLvl w:val="0"/>
        <w:rPr>
          <w:b/>
          <w:bCs/>
        </w:rPr>
      </w:pPr>
    </w:p>
    <w:p w14:paraId="17306071" w14:textId="3F44C0F9" w:rsidR="00DB05D6" w:rsidRPr="005F46CE" w:rsidRDefault="00DB05D6" w:rsidP="005F46CE">
      <w:pPr>
        <w:pStyle w:val="NagCandara"/>
        <w:numPr>
          <w:ilvl w:val="2"/>
          <w:numId w:val="1"/>
        </w:numPr>
        <w:rPr>
          <w:rFonts w:ascii="Candara" w:hAnsi="Candara"/>
          <w:lang w:val="pl-PL"/>
        </w:rPr>
      </w:pPr>
      <w:bookmarkStart w:id="14" w:name="_Toc54911814"/>
      <w:r w:rsidRPr="005F46CE">
        <w:rPr>
          <w:rFonts w:ascii="Candara" w:hAnsi="Candara"/>
          <w:lang w:val="pl-PL"/>
        </w:rPr>
        <w:t>Mikrokomputer 1,4GHz 1GB RAM</w:t>
      </w:r>
      <w:bookmarkEnd w:id="14"/>
    </w:p>
    <w:tbl>
      <w:tblPr>
        <w:tblStyle w:val="Tabela-Siatka"/>
        <w:tblW w:w="0" w:type="auto"/>
        <w:tblInd w:w="360" w:type="dxa"/>
        <w:tblLayout w:type="fixed"/>
        <w:tblLook w:val="04A0" w:firstRow="1" w:lastRow="0" w:firstColumn="1" w:lastColumn="0" w:noHBand="0" w:noVBand="1"/>
      </w:tblPr>
      <w:tblGrid>
        <w:gridCol w:w="4426"/>
        <w:gridCol w:w="4502"/>
      </w:tblGrid>
      <w:tr w:rsidR="00DB05D6" w14:paraId="5F0F45A3" w14:textId="77777777" w:rsidTr="005F46CE">
        <w:tc>
          <w:tcPr>
            <w:tcW w:w="4426" w:type="dxa"/>
          </w:tcPr>
          <w:p w14:paraId="18455D28" w14:textId="77777777" w:rsidR="00DB05D6" w:rsidRDefault="00DB05D6" w:rsidP="005F46CE">
            <w:pPr>
              <w:ind w:firstLine="0"/>
            </w:pPr>
            <w:r>
              <w:t>Opis</w:t>
            </w:r>
          </w:p>
        </w:tc>
        <w:tc>
          <w:tcPr>
            <w:tcW w:w="4502" w:type="dxa"/>
          </w:tcPr>
          <w:p w14:paraId="38137F81" w14:textId="77777777" w:rsidR="00DB05D6" w:rsidRDefault="00DB05D6" w:rsidP="005F46CE">
            <w:pPr>
              <w:ind w:firstLine="0"/>
            </w:pPr>
            <w:r>
              <w:t>Zdjęcie</w:t>
            </w:r>
          </w:p>
        </w:tc>
      </w:tr>
      <w:tr w:rsidR="00DB05D6" w14:paraId="3B38C324" w14:textId="77777777" w:rsidTr="005F46CE">
        <w:tc>
          <w:tcPr>
            <w:tcW w:w="4426" w:type="dxa"/>
          </w:tcPr>
          <w:p w14:paraId="67EF6CE2" w14:textId="77777777" w:rsidR="00DB05D6" w:rsidRDefault="00DB05D6" w:rsidP="005F46CE">
            <w:pPr>
              <w:jc w:val="left"/>
            </w:pPr>
          </w:p>
          <w:p w14:paraId="5A334EB6" w14:textId="77777777" w:rsidR="00DB05D6" w:rsidRDefault="00DB05D6" w:rsidP="00DB05D6">
            <w:r>
              <w:t>Procesor: 1,4Ghz, 64-bitowy</w:t>
            </w:r>
          </w:p>
          <w:p w14:paraId="7D5F8A8F" w14:textId="77777777" w:rsidR="00DB05D6" w:rsidRPr="00280D58" w:rsidRDefault="00DB05D6" w:rsidP="00DB05D6">
            <w:r>
              <w:t>Pamięć RAM: 1GB</w:t>
            </w:r>
          </w:p>
          <w:p w14:paraId="5553861C" w14:textId="77777777" w:rsidR="00DB05D6" w:rsidRDefault="00DB05D6" w:rsidP="00DB05D6">
            <w:r>
              <w:t>Napięcie pracy: 5,1V</w:t>
            </w:r>
          </w:p>
          <w:p w14:paraId="004CCB40" w14:textId="77777777" w:rsidR="00DB05D6" w:rsidRPr="00CF19D5" w:rsidRDefault="00DB05D6" w:rsidP="00DB05D6">
            <w:pPr>
              <w:rPr>
                <w:lang w:val="en-US"/>
              </w:rPr>
            </w:pPr>
            <w:proofErr w:type="spellStart"/>
            <w:r w:rsidRPr="00CF19D5">
              <w:rPr>
                <w:lang w:val="en-US"/>
              </w:rPr>
              <w:t>Interfejs</w:t>
            </w:r>
            <w:proofErr w:type="spellEnd"/>
            <w:r w:rsidRPr="00CF19D5">
              <w:rPr>
                <w:lang w:val="en-US"/>
              </w:rPr>
              <w:t xml:space="preserve">: LAN, HDMI, USB, </w:t>
            </w:r>
            <w:proofErr w:type="spellStart"/>
            <w:r w:rsidRPr="00CF19D5">
              <w:rPr>
                <w:lang w:val="en-US"/>
              </w:rPr>
              <w:t>mSD</w:t>
            </w:r>
            <w:proofErr w:type="spellEnd"/>
            <w:r w:rsidRPr="00CF19D5">
              <w:rPr>
                <w:lang w:val="en-US"/>
              </w:rPr>
              <w:t xml:space="preserve">, </w:t>
            </w:r>
            <w:proofErr w:type="spellStart"/>
            <w:r w:rsidRPr="00CF19D5">
              <w:rPr>
                <w:lang w:val="en-US"/>
              </w:rPr>
              <w:t>mUSB</w:t>
            </w:r>
            <w:proofErr w:type="spellEnd"/>
          </w:p>
          <w:p w14:paraId="1D1DF905" w14:textId="77777777" w:rsidR="00DB05D6" w:rsidRPr="00280D58" w:rsidRDefault="00DB05D6" w:rsidP="00DB05D6">
            <w:r>
              <w:t>Wymiar: 80x56x17mm</w:t>
            </w:r>
          </w:p>
          <w:p w14:paraId="019C8108" w14:textId="77777777" w:rsidR="00DB05D6" w:rsidRDefault="00DB05D6" w:rsidP="00DB05D6"/>
        </w:tc>
        <w:tc>
          <w:tcPr>
            <w:tcW w:w="4502" w:type="dxa"/>
          </w:tcPr>
          <w:p w14:paraId="6C0EAFAC" w14:textId="77777777" w:rsidR="00DB05D6" w:rsidRDefault="00DB05D6" w:rsidP="005F46CE">
            <w:pPr>
              <w:ind w:firstLine="0"/>
            </w:pPr>
          </w:p>
          <w:p w14:paraId="0A765A4A" w14:textId="3CD62615" w:rsidR="00DB05D6" w:rsidRDefault="00DB05D6" w:rsidP="005F46CE">
            <w:pPr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7E7FB9C2" wp14:editId="7D3F6100">
                  <wp:extent cx="2782061" cy="1552243"/>
                  <wp:effectExtent l="0" t="0" r="0" b="0"/>
                  <wp:docPr id="34" name="Obraz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3544" cy="15642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972912F" w14:textId="77777777" w:rsidR="00DB05D6" w:rsidRDefault="00DB05D6" w:rsidP="005F46CE">
            <w:pPr>
              <w:ind w:firstLine="0"/>
              <w:jc w:val="center"/>
            </w:pPr>
          </w:p>
        </w:tc>
      </w:tr>
    </w:tbl>
    <w:p w14:paraId="4BABD8D6" w14:textId="6E6B137C" w:rsidR="00DB05D6" w:rsidRDefault="00DB05D6" w:rsidP="00DB05D6">
      <w:pPr>
        <w:spacing w:after="240" w:line="274" w:lineRule="atLeast"/>
        <w:outlineLvl w:val="0"/>
        <w:rPr>
          <w:b/>
          <w:bCs/>
        </w:rPr>
      </w:pPr>
    </w:p>
    <w:p w14:paraId="1CD75BCF" w14:textId="0CE9CD13" w:rsidR="00D77D99" w:rsidRDefault="00D77D99" w:rsidP="00DB05D6">
      <w:pPr>
        <w:spacing w:after="240" w:line="274" w:lineRule="atLeast"/>
        <w:outlineLvl w:val="0"/>
        <w:rPr>
          <w:b/>
          <w:bCs/>
        </w:rPr>
      </w:pPr>
    </w:p>
    <w:p w14:paraId="006D0036" w14:textId="70ADD4D5" w:rsidR="00D77D99" w:rsidRDefault="00D77D99" w:rsidP="00DB05D6">
      <w:pPr>
        <w:spacing w:after="240" w:line="274" w:lineRule="atLeast"/>
        <w:outlineLvl w:val="0"/>
        <w:rPr>
          <w:b/>
          <w:bCs/>
        </w:rPr>
      </w:pPr>
    </w:p>
    <w:p w14:paraId="57CAD894" w14:textId="1BE38C0C" w:rsidR="00D77D99" w:rsidRDefault="00D77D99" w:rsidP="00DB05D6">
      <w:pPr>
        <w:spacing w:after="240" w:line="274" w:lineRule="atLeast"/>
        <w:outlineLvl w:val="0"/>
        <w:rPr>
          <w:b/>
          <w:bCs/>
        </w:rPr>
      </w:pPr>
    </w:p>
    <w:p w14:paraId="03805984" w14:textId="6DF6D66C" w:rsidR="00D77D99" w:rsidRDefault="00D77D99" w:rsidP="00DB05D6">
      <w:pPr>
        <w:spacing w:after="240" w:line="274" w:lineRule="atLeast"/>
        <w:outlineLvl w:val="0"/>
        <w:rPr>
          <w:b/>
          <w:bCs/>
        </w:rPr>
      </w:pPr>
    </w:p>
    <w:p w14:paraId="318CD34A" w14:textId="029280A6" w:rsidR="00D77D99" w:rsidRDefault="00D77D99" w:rsidP="00DB05D6">
      <w:pPr>
        <w:spacing w:after="240" w:line="274" w:lineRule="atLeast"/>
        <w:outlineLvl w:val="0"/>
        <w:rPr>
          <w:b/>
          <w:bCs/>
        </w:rPr>
      </w:pPr>
    </w:p>
    <w:p w14:paraId="495E0DB6" w14:textId="77777777" w:rsidR="00D77D99" w:rsidRPr="00DB05D6" w:rsidRDefault="00D77D99" w:rsidP="00DB05D6">
      <w:pPr>
        <w:spacing w:after="240" w:line="274" w:lineRule="atLeast"/>
        <w:outlineLvl w:val="0"/>
        <w:rPr>
          <w:b/>
          <w:bCs/>
        </w:rPr>
      </w:pPr>
    </w:p>
    <w:p w14:paraId="53B96989" w14:textId="76262B14" w:rsidR="00D77D99" w:rsidRPr="005F46CE" w:rsidRDefault="00D77D99" w:rsidP="005F46CE">
      <w:pPr>
        <w:pStyle w:val="NagCandara"/>
        <w:numPr>
          <w:ilvl w:val="2"/>
          <w:numId w:val="1"/>
        </w:numPr>
        <w:rPr>
          <w:rFonts w:ascii="Candara" w:hAnsi="Candara"/>
          <w:lang w:val="pl-PL"/>
        </w:rPr>
      </w:pPr>
      <w:bookmarkStart w:id="15" w:name="_Toc54911815"/>
      <w:r w:rsidRPr="005F46CE">
        <w:rPr>
          <w:rFonts w:ascii="Candara" w:hAnsi="Candara"/>
          <w:lang w:val="pl-PL"/>
        </w:rPr>
        <w:t>Modem RBMTX-LITE 4G</w:t>
      </w:r>
      <w:bookmarkEnd w:id="15"/>
    </w:p>
    <w:tbl>
      <w:tblPr>
        <w:tblStyle w:val="Tabela-Siatka"/>
        <w:tblW w:w="0" w:type="auto"/>
        <w:tblInd w:w="360" w:type="dxa"/>
        <w:tblLayout w:type="fixed"/>
        <w:tblLook w:val="04A0" w:firstRow="1" w:lastRow="0" w:firstColumn="1" w:lastColumn="0" w:noHBand="0" w:noVBand="1"/>
      </w:tblPr>
      <w:tblGrid>
        <w:gridCol w:w="4426"/>
        <w:gridCol w:w="4502"/>
      </w:tblGrid>
      <w:tr w:rsidR="00D77D99" w14:paraId="66DD3938" w14:textId="77777777" w:rsidTr="005F46CE">
        <w:tc>
          <w:tcPr>
            <w:tcW w:w="4426" w:type="dxa"/>
          </w:tcPr>
          <w:p w14:paraId="7606D598" w14:textId="77777777" w:rsidR="00D77D99" w:rsidRDefault="00D77D99" w:rsidP="005F46CE">
            <w:pPr>
              <w:ind w:firstLine="0"/>
            </w:pPr>
            <w:r>
              <w:t>Opis</w:t>
            </w:r>
          </w:p>
        </w:tc>
        <w:tc>
          <w:tcPr>
            <w:tcW w:w="4502" w:type="dxa"/>
          </w:tcPr>
          <w:p w14:paraId="7F3D1F0D" w14:textId="77777777" w:rsidR="00D77D99" w:rsidRDefault="00D77D99" w:rsidP="005F46CE">
            <w:pPr>
              <w:ind w:firstLine="0"/>
            </w:pPr>
            <w:r>
              <w:t>Zdjęcie</w:t>
            </w:r>
          </w:p>
        </w:tc>
      </w:tr>
      <w:tr w:rsidR="00D77D99" w14:paraId="7F27B891" w14:textId="77777777" w:rsidTr="005F46CE">
        <w:tc>
          <w:tcPr>
            <w:tcW w:w="4426" w:type="dxa"/>
          </w:tcPr>
          <w:p w14:paraId="4FE91127" w14:textId="77777777" w:rsidR="00D77D99" w:rsidRDefault="00D77D99" w:rsidP="005F46CE">
            <w:pPr>
              <w:jc w:val="left"/>
            </w:pPr>
          </w:p>
          <w:p w14:paraId="45B98A8C" w14:textId="77777777" w:rsidR="00D77D99" w:rsidRDefault="00D77D99" w:rsidP="00D77D99">
            <w:r>
              <w:t xml:space="preserve">Producent: </w:t>
            </w:r>
            <w:proofErr w:type="spellStart"/>
            <w:r>
              <w:t>Teleorgin</w:t>
            </w:r>
            <w:proofErr w:type="spellEnd"/>
          </w:p>
          <w:p w14:paraId="7A04F712" w14:textId="77777777" w:rsidR="00D77D99" w:rsidRDefault="00D77D99" w:rsidP="00D77D99">
            <w:r>
              <w:t>Materiał: Aluminium</w:t>
            </w:r>
          </w:p>
          <w:p w14:paraId="2B87620E" w14:textId="77777777" w:rsidR="00D77D99" w:rsidRDefault="00D77D99" w:rsidP="00D77D99">
            <w:r>
              <w:t>Rodzaj transferu danych: GSM, UMTS, LTE</w:t>
            </w:r>
          </w:p>
          <w:p w14:paraId="7FBC3748" w14:textId="77777777" w:rsidR="00D77D99" w:rsidRDefault="00D77D99" w:rsidP="00D77D99">
            <w:r>
              <w:t xml:space="preserve">Obsługiwane częstotliwości: 900/1800MHz –  </w:t>
            </w:r>
          </w:p>
          <w:p w14:paraId="03C977F3" w14:textId="6A7E0615" w:rsidR="00D77D99" w:rsidRDefault="00D77D99" w:rsidP="00D77D99">
            <w:r>
              <w:t xml:space="preserve">9000/2100MHz </w:t>
            </w:r>
          </w:p>
          <w:p w14:paraId="630B55FB" w14:textId="77777777" w:rsidR="00D77D99" w:rsidRDefault="00D77D99" w:rsidP="00D77D99">
            <w:r>
              <w:t xml:space="preserve">Model: </w:t>
            </w:r>
            <w:r w:rsidRPr="00EF0366">
              <w:t>RBMTX-Lite 4G</w:t>
            </w:r>
          </w:p>
          <w:p w14:paraId="44EE5A92" w14:textId="77777777" w:rsidR="00D77D99" w:rsidRDefault="00D77D99" w:rsidP="00D77D99">
            <w:r>
              <w:t>Napięcie pracy: 9-30V</w:t>
            </w:r>
          </w:p>
          <w:p w14:paraId="07156B75" w14:textId="77777777" w:rsidR="00D77D99" w:rsidRDefault="00D77D99" w:rsidP="00D77D99">
            <w:r>
              <w:t>Interfejs: LAN, RS232, SIM</w:t>
            </w:r>
          </w:p>
          <w:p w14:paraId="5BC827DE" w14:textId="77777777" w:rsidR="00D77D99" w:rsidRPr="00280D58" w:rsidRDefault="00D77D99" w:rsidP="00D77D99">
            <w:r>
              <w:t>Wymiar: 72x54x26mm</w:t>
            </w:r>
          </w:p>
          <w:p w14:paraId="5B00359E" w14:textId="77777777" w:rsidR="00D77D99" w:rsidRDefault="00D77D99" w:rsidP="00D77D99"/>
        </w:tc>
        <w:tc>
          <w:tcPr>
            <w:tcW w:w="4502" w:type="dxa"/>
          </w:tcPr>
          <w:p w14:paraId="3215D281" w14:textId="77777777" w:rsidR="00D77D99" w:rsidRDefault="00D77D99" w:rsidP="005F46CE">
            <w:pPr>
              <w:ind w:firstLine="0"/>
            </w:pPr>
          </w:p>
          <w:p w14:paraId="0A396C1E" w14:textId="0E56F4B3" w:rsidR="00D77D99" w:rsidRDefault="00D77D99" w:rsidP="005F46CE">
            <w:pPr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38F63FA2" wp14:editId="7EE7CD1A">
                  <wp:extent cx="2649708" cy="1666875"/>
                  <wp:effectExtent l="0" t="0" r="0" b="0"/>
                  <wp:docPr id="36" name="Obraz 36" descr="Podręcznik Użytkownika - PDF Darmowe pobiera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Podręcznik Użytkownika - PDF Darmowe pobiera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0617" cy="16737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7F578CA" w14:textId="77777777" w:rsidR="00D77D99" w:rsidRDefault="00D77D99" w:rsidP="005F46CE">
            <w:pPr>
              <w:ind w:firstLine="0"/>
              <w:jc w:val="center"/>
            </w:pPr>
          </w:p>
        </w:tc>
      </w:tr>
    </w:tbl>
    <w:p w14:paraId="314FA85C" w14:textId="60CC5942" w:rsidR="00D77D99" w:rsidRDefault="00D77D99" w:rsidP="00D77D99">
      <w:pPr>
        <w:rPr>
          <w:b/>
          <w:bCs/>
        </w:rPr>
      </w:pPr>
    </w:p>
    <w:p w14:paraId="13ECF9B0" w14:textId="47AAF95E" w:rsidR="00D33E02" w:rsidRPr="005F46CE" w:rsidRDefault="00D33E02" w:rsidP="005F46CE">
      <w:pPr>
        <w:pStyle w:val="NagCandara"/>
        <w:numPr>
          <w:ilvl w:val="2"/>
          <w:numId w:val="1"/>
        </w:numPr>
        <w:rPr>
          <w:rFonts w:ascii="Candara" w:hAnsi="Candara"/>
          <w:lang w:val="pl-PL"/>
        </w:rPr>
      </w:pPr>
      <w:bookmarkStart w:id="16" w:name="_Toc54911816"/>
      <w:r w:rsidRPr="005F46CE">
        <w:rPr>
          <w:rFonts w:ascii="Candara" w:hAnsi="Candara"/>
          <w:lang w:val="pl-PL"/>
        </w:rPr>
        <w:t xml:space="preserve">Wentylator </w:t>
      </w:r>
      <w:proofErr w:type="spellStart"/>
      <w:r w:rsidRPr="005F46CE">
        <w:rPr>
          <w:rFonts w:ascii="Candara" w:hAnsi="Candara"/>
          <w:lang w:val="pl-PL"/>
        </w:rPr>
        <w:t>Sunon</w:t>
      </w:r>
      <w:proofErr w:type="spellEnd"/>
      <w:r w:rsidRPr="005F46CE">
        <w:rPr>
          <w:rFonts w:ascii="Candara" w:hAnsi="Candara"/>
          <w:lang w:val="pl-PL"/>
        </w:rPr>
        <w:t xml:space="preserve"> EF80251S1-1000U-G99</w:t>
      </w:r>
      <w:bookmarkEnd w:id="16"/>
    </w:p>
    <w:tbl>
      <w:tblPr>
        <w:tblStyle w:val="Tabela-Siatka"/>
        <w:tblW w:w="0" w:type="auto"/>
        <w:tblInd w:w="360" w:type="dxa"/>
        <w:tblLayout w:type="fixed"/>
        <w:tblLook w:val="04A0" w:firstRow="1" w:lastRow="0" w:firstColumn="1" w:lastColumn="0" w:noHBand="0" w:noVBand="1"/>
      </w:tblPr>
      <w:tblGrid>
        <w:gridCol w:w="4426"/>
        <w:gridCol w:w="4502"/>
      </w:tblGrid>
      <w:tr w:rsidR="00D33E02" w14:paraId="58DAA9E0" w14:textId="77777777" w:rsidTr="005F46CE">
        <w:tc>
          <w:tcPr>
            <w:tcW w:w="4426" w:type="dxa"/>
          </w:tcPr>
          <w:p w14:paraId="5502155B" w14:textId="77777777" w:rsidR="00D33E02" w:rsidRDefault="00D33E02" w:rsidP="005F46CE">
            <w:pPr>
              <w:ind w:firstLine="0"/>
            </w:pPr>
            <w:r>
              <w:t>Opis</w:t>
            </w:r>
          </w:p>
        </w:tc>
        <w:tc>
          <w:tcPr>
            <w:tcW w:w="4502" w:type="dxa"/>
          </w:tcPr>
          <w:p w14:paraId="4BFA3546" w14:textId="77777777" w:rsidR="00D33E02" w:rsidRDefault="00D33E02" w:rsidP="005F46CE">
            <w:pPr>
              <w:ind w:firstLine="0"/>
            </w:pPr>
            <w:r>
              <w:t>Zdjęcie</w:t>
            </w:r>
          </w:p>
        </w:tc>
      </w:tr>
      <w:tr w:rsidR="00D33E02" w14:paraId="50487ECB" w14:textId="77777777" w:rsidTr="005F46CE">
        <w:tc>
          <w:tcPr>
            <w:tcW w:w="4426" w:type="dxa"/>
          </w:tcPr>
          <w:p w14:paraId="57B3E258" w14:textId="77777777" w:rsidR="00D33E02" w:rsidRDefault="00D33E02" w:rsidP="005F46CE">
            <w:pPr>
              <w:jc w:val="left"/>
            </w:pPr>
          </w:p>
          <w:p w14:paraId="4F94C6C3" w14:textId="77777777" w:rsidR="00D33E02" w:rsidRDefault="00D33E02" w:rsidP="00D33E02">
            <w:r>
              <w:t xml:space="preserve">Producent: </w:t>
            </w:r>
            <w:proofErr w:type="spellStart"/>
            <w:r>
              <w:t>Sunon</w:t>
            </w:r>
            <w:proofErr w:type="spellEnd"/>
          </w:p>
          <w:p w14:paraId="1999FD4F" w14:textId="77777777" w:rsidR="00D33E02" w:rsidRDefault="00D33E02" w:rsidP="00D33E02">
            <w:r>
              <w:t>Materiał: T</w:t>
            </w:r>
            <w:r w:rsidRPr="00BD2B30">
              <w:t>ermoplast</w:t>
            </w:r>
          </w:p>
          <w:p w14:paraId="43978AB4" w14:textId="77777777" w:rsidR="00D33E02" w:rsidRDefault="00D33E02" w:rsidP="00D33E02">
            <w:r>
              <w:t xml:space="preserve">Model: </w:t>
            </w:r>
            <w:r w:rsidRPr="00BD2B30">
              <w:t>EF80251S1-1000U-G99</w:t>
            </w:r>
          </w:p>
          <w:p w14:paraId="27B0EE6A" w14:textId="77777777" w:rsidR="00D33E02" w:rsidRDefault="00D33E02" w:rsidP="00D33E02">
            <w:r>
              <w:t>Napięcie pracy: 12V</w:t>
            </w:r>
          </w:p>
          <w:p w14:paraId="49B715E0" w14:textId="77777777" w:rsidR="00D33E02" w:rsidRDefault="00D33E02" w:rsidP="00D33E02">
            <w:r>
              <w:t>Moc: 1,6W</w:t>
            </w:r>
          </w:p>
          <w:p w14:paraId="0FCF0327" w14:textId="77777777" w:rsidR="00D33E02" w:rsidRDefault="00D33E02" w:rsidP="00D33E02">
            <w:r>
              <w:t>Montaż: przykręcany</w:t>
            </w:r>
          </w:p>
          <w:p w14:paraId="13B89B4E" w14:textId="77777777" w:rsidR="00D33E02" w:rsidRDefault="00D33E02" w:rsidP="00D33E02">
            <w:r>
              <w:t>Poziom hałasu 33dBA</w:t>
            </w:r>
          </w:p>
          <w:p w14:paraId="2C2AB24A" w14:textId="77777777" w:rsidR="00D33E02" w:rsidRDefault="00D33E02" w:rsidP="00D33E02">
            <w:r>
              <w:t>Wydajność: 70m</w:t>
            </w:r>
            <w:r>
              <w:rPr>
                <w:rFonts w:cstheme="minorHAnsi"/>
              </w:rPr>
              <w:t>³</w:t>
            </w:r>
            <w:r>
              <w:t>/h</w:t>
            </w:r>
          </w:p>
          <w:p w14:paraId="7D068823" w14:textId="77777777" w:rsidR="00D33E02" w:rsidRPr="00280D58" w:rsidRDefault="00D33E02" w:rsidP="00D33E02">
            <w:r>
              <w:t>Wymiar: 80x80x25mm</w:t>
            </w:r>
          </w:p>
          <w:p w14:paraId="043A09E3" w14:textId="77777777" w:rsidR="00D33E02" w:rsidRDefault="00D33E02" w:rsidP="00D33E02"/>
        </w:tc>
        <w:tc>
          <w:tcPr>
            <w:tcW w:w="4502" w:type="dxa"/>
          </w:tcPr>
          <w:p w14:paraId="4199EF14" w14:textId="77777777" w:rsidR="00D33E02" w:rsidRDefault="00D33E02" w:rsidP="005F46CE">
            <w:pPr>
              <w:ind w:firstLine="0"/>
            </w:pPr>
          </w:p>
          <w:p w14:paraId="4975B326" w14:textId="049DB170" w:rsidR="00D33E02" w:rsidRDefault="00D33E02" w:rsidP="005F46CE">
            <w:pPr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317D5114" wp14:editId="7653B6EE">
                  <wp:extent cx="2721610" cy="2041525"/>
                  <wp:effectExtent l="0" t="0" r="2540" b="0"/>
                  <wp:docPr id="39" name="Obraz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1610" cy="2041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3668D53" w14:textId="77777777" w:rsidR="00D33E02" w:rsidRDefault="00D33E02" w:rsidP="005F46CE">
            <w:pPr>
              <w:ind w:firstLine="0"/>
              <w:jc w:val="center"/>
            </w:pPr>
          </w:p>
        </w:tc>
      </w:tr>
    </w:tbl>
    <w:p w14:paraId="052D612C" w14:textId="1D9E2D14" w:rsidR="00D33E02" w:rsidRDefault="00D33E02" w:rsidP="00D33E02">
      <w:pPr>
        <w:rPr>
          <w:b/>
          <w:bCs/>
        </w:rPr>
      </w:pPr>
    </w:p>
    <w:p w14:paraId="5834163B" w14:textId="70C1D6BE" w:rsidR="00D33E02" w:rsidRDefault="00D33E02" w:rsidP="00D33E02">
      <w:pPr>
        <w:rPr>
          <w:b/>
          <w:bCs/>
        </w:rPr>
      </w:pPr>
    </w:p>
    <w:p w14:paraId="57581EDF" w14:textId="6AA547EC" w:rsidR="00D33E02" w:rsidRDefault="00D33E02" w:rsidP="00D33E02">
      <w:pPr>
        <w:rPr>
          <w:b/>
          <w:bCs/>
        </w:rPr>
      </w:pPr>
    </w:p>
    <w:p w14:paraId="61C50CB0" w14:textId="5F84A19D" w:rsidR="00D33E02" w:rsidRDefault="00D33E02" w:rsidP="00D33E02">
      <w:pPr>
        <w:rPr>
          <w:b/>
          <w:bCs/>
        </w:rPr>
      </w:pPr>
    </w:p>
    <w:p w14:paraId="7E38F087" w14:textId="69706BD8" w:rsidR="00D33E02" w:rsidRDefault="00D33E02" w:rsidP="00D33E02">
      <w:pPr>
        <w:rPr>
          <w:b/>
          <w:bCs/>
        </w:rPr>
      </w:pPr>
    </w:p>
    <w:p w14:paraId="18E6209A" w14:textId="4F7D7356" w:rsidR="00D33E02" w:rsidRDefault="00D33E02" w:rsidP="00D33E02">
      <w:pPr>
        <w:rPr>
          <w:b/>
          <w:bCs/>
        </w:rPr>
      </w:pPr>
    </w:p>
    <w:p w14:paraId="1ABE7759" w14:textId="17F5414A" w:rsidR="00D33E02" w:rsidRDefault="00D33E02" w:rsidP="00D33E02">
      <w:pPr>
        <w:rPr>
          <w:b/>
          <w:bCs/>
        </w:rPr>
      </w:pPr>
    </w:p>
    <w:p w14:paraId="36D670F3" w14:textId="5BB7F58A" w:rsidR="00D33E02" w:rsidRDefault="00D33E02" w:rsidP="00D33E02">
      <w:pPr>
        <w:rPr>
          <w:b/>
          <w:bCs/>
        </w:rPr>
      </w:pPr>
    </w:p>
    <w:p w14:paraId="3B53921D" w14:textId="77777777" w:rsidR="00D33E02" w:rsidRDefault="00D33E02" w:rsidP="00D33E02">
      <w:pPr>
        <w:rPr>
          <w:b/>
          <w:bCs/>
        </w:rPr>
      </w:pPr>
    </w:p>
    <w:p w14:paraId="6F24AB76" w14:textId="370D166A" w:rsidR="00D33E02" w:rsidRPr="005F46CE" w:rsidRDefault="00D33E02" w:rsidP="005F46CE">
      <w:pPr>
        <w:pStyle w:val="NagCandara"/>
        <w:numPr>
          <w:ilvl w:val="2"/>
          <w:numId w:val="1"/>
        </w:numPr>
        <w:rPr>
          <w:rFonts w:ascii="Candara" w:hAnsi="Candara"/>
          <w:lang w:val="pl-PL"/>
        </w:rPr>
      </w:pPr>
      <w:bookmarkStart w:id="17" w:name="_Toc54911817"/>
      <w:r w:rsidRPr="005F46CE">
        <w:rPr>
          <w:rFonts w:ascii="Candara" w:hAnsi="Candara"/>
          <w:lang w:val="pl-PL"/>
        </w:rPr>
        <w:t>Wzmacniacz audio PIAMP</w:t>
      </w:r>
      <w:bookmarkEnd w:id="17"/>
    </w:p>
    <w:tbl>
      <w:tblPr>
        <w:tblStyle w:val="Tabela-Siatka"/>
        <w:tblW w:w="0" w:type="auto"/>
        <w:tblInd w:w="360" w:type="dxa"/>
        <w:tblLayout w:type="fixed"/>
        <w:tblLook w:val="04A0" w:firstRow="1" w:lastRow="0" w:firstColumn="1" w:lastColumn="0" w:noHBand="0" w:noVBand="1"/>
      </w:tblPr>
      <w:tblGrid>
        <w:gridCol w:w="4426"/>
        <w:gridCol w:w="4502"/>
      </w:tblGrid>
      <w:tr w:rsidR="00D33E02" w14:paraId="5CC95991" w14:textId="77777777" w:rsidTr="005F46CE">
        <w:tc>
          <w:tcPr>
            <w:tcW w:w="4426" w:type="dxa"/>
          </w:tcPr>
          <w:p w14:paraId="10611E5D" w14:textId="77777777" w:rsidR="00D33E02" w:rsidRDefault="00D33E02" w:rsidP="005F46CE">
            <w:pPr>
              <w:ind w:firstLine="0"/>
            </w:pPr>
            <w:r>
              <w:t>Opis</w:t>
            </w:r>
          </w:p>
        </w:tc>
        <w:tc>
          <w:tcPr>
            <w:tcW w:w="4502" w:type="dxa"/>
          </w:tcPr>
          <w:p w14:paraId="78D6A01C" w14:textId="77777777" w:rsidR="00D33E02" w:rsidRDefault="00D33E02" w:rsidP="005F46CE">
            <w:pPr>
              <w:ind w:firstLine="0"/>
            </w:pPr>
            <w:r>
              <w:t>Zdjęcie</w:t>
            </w:r>
          </w:p>
        </w:tc>
      </w:tr>
      <w:tr w:rsidR="00D33E02" w14:paraId="099213F1" w14:textId="77777777" w:rsidTr="005F46CE">
        <w:tc>
          <w:tcPr>
            <w:tcW w:w="4426" w:type="dxa"/>
          </w:tcPr>
          <w:p w14:paraId="337DF235" w14:textId="77777777" w:rsidR="00D33E02" w:rsidRDefault="00D33E02" w:rsidP="005F46CE">
            <w:pPr>
              <w:jc w:val="left"/>
            </w:pPr>
          </w:p>
          <w:p w14:paraId="3BEEAD86" w14:textId="77777777" w:rsidR="00D33E02" w:rsidRDefault="00D33E02" w:rsidP="00D33E02">
            <w:r>
              <w:t xml:space="preserve">Producent: </w:t>
            </w:r>
            <w:proofErr w:type="spellStart"/>
            <w:r>
              <w:t>Dyten</w:t>
            </w:r>
            <w:proofErr w:type="spellEnd"/>
          </w:p>
          <w:p w14:paraId="4E83CC04" w14:textId="77777777" w:rsidR="00D33E02" w:rsidRDefault="00D33E02" w:rsidP="00D33E02">
            <w:r>
              <w:t>Model: PIAMP 2020</w:t>
            </w:r>
          </w:p>
          <w:p w14:paraId="3136833B" w14:textId="77777777" w:rsidR="00D33E02" w:rsidRDefault="00D33E02" w:rsidP="00D33E02">
            <w:r>
              <w:t>Napięcie pracy: 12V</w:t>
            </w:r>
          </w:p>
          <w:p w14:paraId="135536BE" w14:textId="77777777" w:rsidR="00D33E02" w:rsidRDefault="00D33E02" w:rsidP="00D33E02">
            <w:r>
              <w:t>Złącza: Wyjście i wejście</w:t>
            </w:r>
            <w:r w:rsidRPr="00417481">
              <w:t xml:space="preserve"> </w:t>
            </w:r>
            <w:r>
              <w:t>audio</w:t>
            </w:r>
          </w:p>
          <w:p w14:paraId="4721D55D" w14:textId="77777777" w:rsidR="00D33E02" w:rsidRDefault="00D33E02" w:rsidP="00D33E02">
            <w:r>
              <w:t xml:space="preserve">Pasmo przenoszenia 20 </w:t>
            </w:r>
            <w:proofErr w:type="spellStart"/>
            <w:r>
              <w:t>Hz</w:t>
            </w:r>
            <w:proofErr w:type="spellEnd"/>
            <w:r>
              <w:t xml:space="preserve"> -20 kHz</w:t>
            </w:r>
          </w:p>
          <w:p w14:paraId="78032F6B" w14:textId="77777777" w:rsidR="00D33E02" w:rsidRDefault="00D33E02" w:rsidP="00D33E02">
            <w:r>
              <w:t>Montaż: przykręcany</w:t>
            </w:r>
          </w:p>
          <w:p w14:paraId="2D3F0585" w14:textId="77777777" w:rsidR="00D33E02" w:rsidRPr="00280D58" w:rsidRDefault="00D33E02" w:rsidP="00D33E02">
            <w:r>
              <w:t>Wymiar: 65x65x25mm</w:t>
            </w:r>
          </w:p>
          <w:p w14:paraId="5A8BE243" w14:textId="77777777" w:rsidR="00D33E02" w:rsidRDefault="00D33E02" w:rsidP="00D33E02"/>
        </w:tc>
        <w:tc>
          <w:tcPr>
            <w:tcW w:w="4502" w:type="dxa"/>
          </w:tcPr>
          <w:p w14:paraId="4374049F" w14:textId="77777777" w:rsidR="00D33E02" w:rsidRDefault="00D33E02" w:rsidP="005F46CE">
            <w:pPr>
              <w:ind w:firstLine="0"/>
            </w:pPr>
          </w:p>
          <w:p w14:paraId="54E23143" w14:textId="0846C6CD" w:rsidR="00D33E02" w:rsidRDefault="00D33E02" w:rsidP="005F46CE">
            <w:pPr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1E455BAD" wp14:editId="55D16AC5">
                  <wp:extent cx="2279921" cy="2143125"/>
                  <wp:effectExtent l="0" t="0" r="6350" b="0"/>
                  <wp:docPr id="41" name="Obraz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5594" cy="21484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488A798" w14:textId="77777777" w:rsidR="00D33E02" w:rsidRDefault="00D33E02" w:rsidP="005F46CE">
            <w:pPr>
              <w:ind w:firstLine="0"/>
              <w:jc w:val="center"/>
            </w:pPr>
          </w:p>
        </w:tc>
      </w:tr>
    </w:tbl>
    <w:p w14:paraId="0C21B9FA" w14:textId="0CC2BA0A" w:rsidR="00D33E02" w:rsidRDefault="00D33E02" w:rsidP="00D33E02">
      <w:pPr>
        <w:rPr>
          <w:b/>
          <w:bCs/>
        </w:rPr>
      </w:pPr>
    </w:p>
    <w:p w14:paraId="1783460C" w14:textId="4D0174E5" w:rsidR="00E36862" w:rsidRPr="005F46CE" w:rsidRDefault="005F46CE" w:rsidP="005F46CE">
      <w:pPr>
        <w:pStyle w:val="NagCandara"/>
        <w:numPr>
          <w:ilvl w:val="2"/>
          <w:numId w:val="1"/>
        </w:numPr>
        <w:rPr>
          <w:rFonts w:ascii="Candara" w:hAnsi="Candara"/>
          <w:lang w:val="pl-PL"/>
        </w:rPr>
      </w:pPr>
      <w:bookmarkStart w:id="18" w:name="_Toc54911818"/>
      <w:r w:rsidRPr="005F46CE">
        <w:rPr>
          <w:rFonts w:ascii="Candara" w:hAnsi="Candara"/>
          <w:lang w:val="pl-PL"/>
        </w:rPr>
        <w:t>Kontroler CB_1</w:t>
      </w:r>
      <w:bookmarkEnd w:id="18"/>
    </w:p>
    <w:tbl>
      <w:tblPr>
        <w:tblStyle w:val="Tabela-Siatka"/>
        <w:tblW w:w="0" w:type="auto"/>
        <w:tblInd w:w="360" w:type="dxa"/>
        <w:tblLayout w:type="fixed"/>
        <w:tblLook w:val="04A0" w:firstRow="1" w:lastRow="0" w:firstColumn="1" w:lastColumn="0" w:noHBand="0" w:noVBand="1"/>
      </w:tblPr>
      <w:tblGrid>
        <w:gridCol w:w="4426"/>
        <w:gridCol w:w="4502"/>
      </w:tblGrid>
      <w:tr w:rsidR="005F46CE" w14:paraId="49D9437E" w14:textId="77777777" w:rsidTr="005F46CE">
        <w:tc>
          <w:tcPr>
            <w:tcW w:w="4426" w:type="dxa"/>
          </w:tcPr>
          <w:p w14:paraId="0F49A3DE" w14:textId="77777777" w:rsidR="005F46CE" w:rsidRDefault="005F46CE" w:rsidP="005F46CE">
            <w:pPr>
              <w:ind w:firstLine="0"/>
            </w:pPr>
            <w:r>
              <w:t>Opis</w:t>
            </w:r>
          </w:p>
        </w:tc>
        <w:tc>
          <w:tcPr>
            <w:tcW w:w="4502" w:type="dxa"/>
          </w:tcPr>
          <w:p w14:paraId="1720368B" w14:textId="77777777" w:rsidR="005F46CE" w:rsidRDefault="005F46CE" w:rsidP="005F46CE">
            <w:pPr>
              <w:ind w:firstLine="0"/>
            </w:pPr>
            <w:r>
              <w:t>Zdjęcie</w:t>
            </w:r>
          </w:p>
        </w:tc>
      </w:tr>
      <w:tr w:rsidR="005F46CE" w14:paraId="2B6A5F7B" w14:textId="77777777" w:rsidTr="005F46CE">
        <w:tc>
          <w:tcPr>
            <w:tcW w:w="4426" w:type="dxa"/>
          </w:tcPr>
          <w:p w14:paraId="2EFF202D" w14:textId="77777777" w:rsidR="005F46CE" w:rsidRDefault="005F46CE" w:rsidP="005F46CE">
            <w:pPr>
              <w:jc w:val="left"/>
            </w:pPr>
          </w:p>
          <w:p w14:paraId="72848B5B" w14:textId="77777777" w:rsidR="005F46CE" w:rsidRDefault="005F46CE" w:rsidP="005F46CE">
            <w:r>
              <w:t xml:space="preserve">Producent: </w:t>
            </w:r>
            <w:proofErr w:type="spellStart"/>
            <w:r>
              <w:t>Dyten</w:t>
            </w:r>
            <w:proofErr w:type="spellEnd"/>
          </w:p>
          <w:p w14:paraId="61E311B3" w14:textId="77777777" w:rsidR="005F46CE" w:rsidRDefault="005F46CE" w:rsidP="005F46CE">
            <w:r>
              <w:t>Model: CB_1_2018</w:t>
            </w:r>
          </w:p>
          <w:p w14:paraId="5F2AF2BE" w14:textId="77777777" w:rsidR="005F46CE" w:rsidRDefault="005F46CE" w:rsidP="005F46CE">
            <w:r>
              <w:t>Napięcie pracy: 5V</w:t>
            </w:r>
          </w:p>
          <w:p w14:paraId="50216B26" w14:textId="77777777" w:rsidR="005F46CE" w:rsidRDefault="005F46CE" w:rsidP="005F46CE">
            <w:r>
              <w:t xml:space="preserve">Złącza: HDMI, porty IO, wentylatorów, paneli </w:t>
            </w:r>
          </w:p>
          <w:p w14:paraId="0DAF4063" w14:textId="2BC56E33" w:rsidR="005F46CE" w:rsidRDefault="005F46CE" w:rsidP="005F46CE">
            <w:r>
              <w:t>LED, czujników oświetlania, termometrów</w:t>
            </w:r>
          </w:p>
          <w:p w14:paraId="1745D5E2" w14:textId="77777777" w:rsidR="005F46CE" w:rsidRDefault="005F46CE" w:rsidP="005F46CE">
            <w:r>
              <w:t>Komunikacja: RS 232</w:t>
            </w:r>
          </w:p>
          <w:p w14:paraId="1F4F7021" w14:textId="77777777" w:rsidR="005F46CE" w:rsidRDefault="005F46CE" w:rsidP="005F46CE">
            <w:r>
              <w:t xml:space="preserve">Inne: Wbudowany wyświetlacz </w:t>
            </w:r>
          </w:p>
          <w:p w14:paraId="5CEEA70D" w14:textId="77777777" w:rsidR="005F46CE" w:rsidRDefault="005F46CE" w:rsidP="005F46CE">
            <w:r>
              <w:t xml:space="preserve">diagnostyczny, czujnik temperatury i </w:t>
            </w:r>
          </w:p>
          <w:p w14:paraId="6D2AF041" w14:textId="458D687F" w:rsidR="005F46CE" w:rsidRDefault="005F46CE" w:rsidP="005F46CE">
            <w:r>
              <w:t xml:space="preserve">wilgotności </w:t>
            </w:r>
          </w:p>
          <w:p w14:paraId="234FCD73" w14:textId="77777777" w:rsidR="005F46CE" w:rsidRDefault="005F46CE" w:rsidP="005F46CE">
            <w:r>
              <w:t>Montaż: przykręcany</w:t>
            </w:r>
          </w:p>
          <w:p w14:paraId="4789748B" w14:textId="77777777" w:rsidR="005F46CE" w:rsidRPr="00280D58" w:rsidRDefault="005F46CE" w:rsidP="005F46CE">
            <w:r>
              <w:t>Wymiar: 180x170x20</w:t>
            </w:r>
          </w:p>
          <w:p w14:paraId="700E41F0" w14:textId="77777777" w:rsidR="005F46CE" w:rsidRDefault="005F46CE" w:rsidP="005F46CE"/>
        </w:tc>
        <w:tc>
          <w:tcPr>
            <w:tcW w:w="4502" w:type="dxa"/>
          </w:tcPr>
          <w:p w14:paraId="6E04785D" w14:textId="77777777" w:rsidR="005F46CE" w:rsidRDefault="005F46CE" w:rsidP="005F46CE">
            <w:pPr>
              <w:ind w:firstLine="0"/>
            </w:pPr>
          </w:p>
          <w:p w14:paraId="3C8A8271" w14:textId="208D45A5" w:rsidR="005F46CE" w:rsidRDefault="005F46CE" w:rsidP="005F46CE">
            <w:pPr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66B586BB" wp14:editId="09DB885C">
                  <wp:extent cx="2426970" cy="1883363"/>
                  <wp:effectExtent l="0" t="0" r="0" b="3175"/>
                  <wp:docPr id="43" name="Obraz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 rot="10800000" flipV="1">
                            <a:off x="0" y="0"/>
                            <a:ext cx="2435152" cy="18897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8BB103B" w14:textId="77777777" w:rsidR="005F46CE" w:rsidRDefault="005F46CE" w:rsidP="005F46CE">
            <w:pPr>
              <w:ind w:firstLine="0"/>
              <w:jc w:val="center"/>
            </w:pPr>
          </w:p>
        </w:tc>
      </w:tr>
    </w:tbl>
    <w:p w14:paraId="4BEE47E9" w14:textId="77777777" w:rsidR="005F46CE" w:rsidRDefault="005F46CE" w:rsidP="005F46CE">
      <w:pPr>
        <w:pStyle w:val="Akapitzlist"/>
        <w:spacing w:after="240"/>
        <w:ind w:left="720" w:firstLine="0"/>
        <w:rPr>
          <w:b/>
          <w:bCs/>
        </w:rPr>
      </w:pPr>
    </w:p>
    <w:p w14:paraId="1E20AF9F" w14:textId="6C0FA593" w:rsidR="00712737" w:rsidRDefault="00712737" w:rsidP="00D33E02">
      <w:r>
        <w:t>Tablic</w:t>
      </w:r>
      <w:r w:rsidR="00D33E02">
        <w:t>e</w:t>
      </w:r>
      <w:r>
        <w:t xml:space="preserve"> </w:t>
      </w:r>
      <w:r w:rsidR="00D33E02">
        <w:t xml:space="preserve">SDIP-1 </w:t>
      </w:r>
      <w:r>
        <w:t>służ</w:t>
      </w:r>
      <w:r w:rsidR="00D33E02">
        <w:t>ą</w:t>
      </w:r>
      <w:r>
        <w:t xml:space="preserve"> do prezentacji informacji </w:t>
      </w:r>
      <w:r w:rsidR="00D5683B">
        <w:t>w postaci tekstów oraz obrazów.</w:t>
      </w:r>
      <w:r w:rsidR="00D33E02">
        <w:t xml:space="preserve"> Po modernizacji tablice zachowają</w:t>
      </w:r>
      <w:r w:rsidR="00854438">
        <w:t xml:space="preserve"> dotychczasowe parametry funkcjonalne i techniczne. </w:t>
      </w:r>
      <w:r>
        <w:t>Elementem wyświetlającym jest matryca diod LED o rozdzielczości</w:t>
      </w:r>
      <w:r w:rsidR="00D33E02">
        <w:t xml:space="preserve">: </w:t>
      </w:r>
    </w:p>
    <w:p w14:paraId="2F4FDA69" w14:textId="77777777" w:rsidR="005F46CE" w:rsidRDefault="005F46CE" w:rsidP="00D33E02"/>
    <w:p w14:paraId="5FDB811C" w14:textId="77777777" w:rsidR="00D33E02" w:rsidRDefault="00D33E02" w:rsidP="00D33E02"/>
    <w:tbl>
      <w:tblPr>
        <w:tblW w:w="7116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36"/>
        <w:gridCol w:w="1847"/>
        <w:gridCol w:w="1134"/>
        <w:gridCol w:w="1399"/>
        <w:gridCol w:w="1010"/>
        <w:gridCol w:w="1290"/>
      </w:tblGrid>
      <w:tr w:rsidR="00D33E02" w:rsidRPr="00D33E02" w14:paraId="64585B0D" w14:textId="77777777" w:rsidTr="00D33E02">
        <w:trPr>
          <w:trHeight w:val="1185"/>
          <w:jc w:val="center"/>
        </w:trPr>
        <w:tc>
          <w:tcPr>
            <w:tcW w:w="4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6A7C4E" w14:textId="5834ED98" w:rsidR="00D33E02" w:rsidRPr="00D33E02" w:rsidRDefault="00D33E02" w:rsidP="00D33E02">
            <w:pPr>
              <w:spacing w:line="240" w:lineRule="auto"/>
              <w:ind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proofErr w:type="spellStart"/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lastRenderedPageBreak/>
              <w:t>lp</w:t>
            </w:r>
            <w:proofErr w:type="spellEnd"/>
          </w:p>
        </w:tc>
        <w:tc>
          <w:tcPr>
            <w:tcW w:w="18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2F7FD8" w14:textId="1D112D75" w:rsidR="00D33E02" w:rsidRPr="00D33E02" w:rsidRDefault="00D33E02" w:rsidP="00D33E02">
            <w:pPr>
              <w:spacing w:line="240" w:lineRule="auto"/>
              <w:ind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Obszar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487490" w14:textId="551D2B74" w:rsidR="00D33E02" w:rsidRPr="00D33E02" w:rsidRDefault="00D33E02" w:rsidP="00D33E02">
            <w:pPr>
              <w:spacing w:line="240" w:lineRule="auto"/>
              <w:ind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Rodzaj tablicy</w:t>
            </w:r>
          </w:p>
        </w:tc>
        <w:tc>
          <w:tcPr>
            <w:tcW w:w="139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B6949D" w14:textId="0076E837" w:rsidR="00D33E02" w:rsidRPr="00D33E02" w:rsidRDefault="00D33E02" w:rsidP="00D33E02">
            <w:pPr>
              <w:spacing w:line="240" w:lineRule="auto"/>
              <w:ind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Rozdzielczość matrycy</w:t>
            </w:r>
          </w:p>
        </w:tc>
        <w:tc>
          <w:tcPr>
            <w:tcW w:w="10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701702" w14:textId="15DCFA2C" w:rsidR="00D33E02" w:rsidRPr="00D33E02" w:rsidRDefault="00D33E02" w:rsidP="00D33E02">
            <w:pPr>
              <w:spacing w:line="240" w:lineRule="auto"/>
              <w:ind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Ilość stron</w:t>
            </w:r>
          </w:p>
        </w:tc>
        <w:tc>
          <w:tcPr>
            <w:tcW w:w="12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2FAEF8" w14:textId="0C22EF75" w:rsidR="00D33E02" w:rsidRPr="00D33E02" w:rsidRDefault="00D33E02" w:rsidP="00D33E02">
            <w:pPr>
              <w:spacing w:line="240" w:lineRule="auto"/>
              <w:ind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Ilość tablic</w:t>
            </w:r>
          </w:p>
        </w:tc>
      </w:tr>
      <w:tr w:rsidR="00D33E02" w:rsidRPr="00D33E02" w14:paraId="0C294F14" w14:textId="77777777" w:rsidTr="00D33E02">
        <w:trPr>
          <w:trHeight w:val="300"/>
          <w:jc w:val="center"/>
        </w:trPr>
        <w:tc>
          <w:tcPr>
            <w:tcW w:w="4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A9DE69" w14:textId="77777777" w:rsidR="00D33E02" w:rsidRPr="00D33E02" w:rsidRDefault="00D33E02" w:rsidP="00D33E02">
            <w:pPr>
              <w:spacing w:line="240" w:lineRule="auto"/>
              <w:ind w:firstLine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33E02">
              <w:rPr>
                <w:rFonts w:ascii="Calibri" w:hAnsi="Calibri" w:cs="Calibri"/>
                <w:color w:val="000000"/>
                <w:sz w:val="22"/>
                <w:szCs w:val="22"/>
              </w:rPr>
              <w:t>3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C63013" w14:textId="77777777" w:rsidR="00D33E02" w:rsidRPr="00D33E02" w:rsidRDefault="00D33E02" w:rsidP="00D33E02">
            <w:pPr>
              <w:spacing w:line="240" w:lineRule="auto"/>
              <w:ind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33E02">
              <w:rPr>
                <w:rFonts w:ascii="Calibri" w:hAnsi="Calibri" w:cs="Calibri"/>
                <w:color w:val="000000"/>
                <w:sz w:val="22"/>
                <w:szCs w:val="22"/>
              </w:rPr>
              <w:t>SDIP 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2EF8C8" w14:textId="4CE9D0BF" w:rsidR="00D33E02" w:rsidRPr="00D33E02" w:rsidRDefault="00D33E02" w:rsidP="00D33E02">
            <w:pPr>
              <w:spacing w:line="240" w:lineRule="auto"/>
              <w:ind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33E02">
              <w:rPr>
                <w:rFonts w:ascii="Calibri" w:hAnsi="Calibri" w:cs="Calibri"/>
                <w:color w:val="000000"/>
                <w:sz w:val="22"/>
                <w:szCs w:val="22"/>
              </w:rPr>
              <w:t>4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W</w:t>
            </w:r>
          </w:p>
        </w:tc>
        <w:tc>
          <w:tcPr>
            <w:tcW w:w="1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F44B5E" w14:textId="77777777" w:rsidR="00D33E02" w:rsidRPr="00D33E02" w:rsidRDefault="00D33E02" w:rsidP="00D33E02">
            <w:pPr>
              <w:spacing w:line="240" w:lineRule="auto"/>
              <w:ind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33E02">
              <w:rPr>
                <w:rFonts w:ascii="Calibri" w:hAnsi="Calibri" w:cs="Calibri"/>
                <w:color w:val="000000"/>
                <w:sz w:val="22"/>
                <w:szCs w:val="22"/>
              </w:rPr>
              <w:t>192x48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FC562D" w14:textId="77777777" w:rsidR="00D33E02" w:rsidRPr="00D33E02" w:rsidRDefault="00D33E02" w:rsidP="00D33E02">
            <w:pPr>
              <w:spacing w:line="240" w:lineRule="auto"/>
              <w:ind w:firstLine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33E02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82CE18" w14:textId="77777777" w:rsidR="00D33E02" w:rsidRPr="00D33E02" w:rsidRDefault="00D33E02" w:rsidP="00D33E02">
            <w:pPr>
              <w:spacing w:line="240" w:lineRule="auto"/>
              <w:ind w:firstLine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33E02">
              <w:rPr>
                <w:rFonts w:ascii="Calibri" w:hAnsi="Calibri" w:cs="Calibri"/>
                <w:color w:val="000000"/>
                <w:sz w:val="22"/>
                <w:szCs w:val="22"/>
              </w:rPr>
              <w:t>8</w:t>
            </w:r>
          </w:p>
        </w:tc>
      </w:tr>
      <w:tr w:rsidR="00D33E02" w:rsidRPr="00D33E02" w14:paraId="302FDFEE" w14:textId="77777777" w:rsidTr="00D33E02">
        <w:trPr>
          <w:trHeight w:val="300"/>
          <w:jc w:val="center"/>
        </w:trPr>
        <w:tc>
          <w:tcPr>
            <w:tcW w:w="4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CB7C5F" w14:textId="77777777" w:rsidR="00D33E02" w:rsidRPr="00D33E02" w:rsidRDefault="00D33E02" w:rsidP="00D33E02">
            <w:pPr>
              <w:spacing w:line="240" w:lineRule="auto"/>
              <w:ind w:firstLine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33E02">
              <w:rPr>
                <w:rFonts w:ascii="Calibri" w:hAnsi="Calibri" w:cs="Calibri"/>
                <w:color w:val="000000"/>
                <w:sz w:val="22"/>
                <w:szCs w:val="22"/>
              </w:rPr>
              <w:t>4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6F14A4" w14:textId="77777777" w:rsidR="00D33E02" w:rsidRPr="00D33E02" w:rsidRDefault="00D33E02" w:rsidP="00D33E02">
            <w:pPr>
              <w:spacing w:line="240" w:lineRule="auto"/>
              <w:ind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33E02">
              <w:rPr>
                <w:rFonts w:ascii="Calibri" w:hAnsi="Calibri" w:cs="Calibri"/>
                <w:color w:val="000000"/>
                <w:sz w:val="22"/>
                <w:szCs w:val="22"/>
              </w:rPr>
              <w:t>SDIP 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77A008" w14:textId="7A839F20" w:rsidR="00D33E02" w:rsidRPr="00D33E02" w:rsidRDefault="00D33E02" w:rsidP="00D33E02">
            <w:pPr>
              <w:spacing w:line="240" w:lineRule="auto"/>
              <w:ind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6W</w:t>
            </w:r>
          </w:p>
        </w:tc>
        <w:tc>
          <w:tcPr>
            <w:tcW w:w="1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1BC72D" w14:textId="77777777" w:rsidR="00D33E02" w:rsidRPr="00D33E02" w:rsidRDefault="00D33E02" w:rsidP="00D33E02">
            <w:pPr>
              <w:spacing w:line="240" w:lineRule="auto"/>
              <w:ind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33E02">
              <w:rPr>
                <w:rFonts w:ascii="Calibri" w:hAnsi="Calibri" w:cs="Calibri"/>
                <w:color w:val="000000"/>
                <w:sz w:val="22"/>
                <w:szCs w:val="22"/>
              </w:rPr>
              <w:t>192x64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B4D699" w14:textId="77777777" w:rsidR="00D33E02" w:rsidRPr="00D33E02" w:rsidRDefault="00D33E02" w:rsidP="00D33E02">
            <w:pPr>
              <w:spacing w:line="240" w:lineRule="auto"/>
              <w:ind w:firstLine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33E02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998FD6" w14:textId="77777777" w:rsidR="00D33E02" w:rsidRPr="00D33E02" w:rsidRDefault="00D33E02" w:rsidP="00D33E02">
            <w:pPr>
              <w:spacing w:line="240" w:lineRule="auto"/>
              <w:ind w:firstLine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33E02">
              <w:rPr>
                <w:rFonts w:ascii="Calibri" w:hAnsi="Calibri" w:cs="Calibri"/>
                <w:color w:val="000000"/>
                <w:sz w:val="22"/>
                <w:szCs w:val="22"/>
              </w:rPr>
              <w:t>22</w:t>
            </w:r>
          </w:p>
        </w:tc>
      </w:tr>
      <w:tr w:rsidR="00D33E02" w:rsidRPr="00D33E02" w14:paraId="32A26DE5" w14:textId="77777777" w:rsidTr="00D33E02">
        <w:trPr>
          <w:trHeight w:val="300"/>
          <w:jc w:val="center"/>
        </w:trPr>
        <w:tc>
          <w:tcPr>
            <w:tcW w:w="4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AE8979" w14:textId="77777777" w:rsidR="00D33E02" w:rsidRPr="00D33E02" w:rsidRDefault="00D33E02" w:rsidP="00D33E02">
            <w:pPr>
              <w:spacing w:line="240" w:lineRule="auto"/>
              <w:ind w:firstLine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33E02">
              <w:rPr>
                <w:rFonts w:ascii="Calibri" w:hAnsi="Calibri" w:cs="Calibri"/>
                <w:color w:val="000000"/>
                <w:sz w:val="22"/>
                <w:szCs w:val="22"/>
              </w:rPr>
              <w:t>5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DCC2E5" w14:textId="77777777" w:rsidR="00D33E02" w:rsidRPr="00D33E02" w:rsidRDefault="00D33E02" w:rsidP="00D33E02">
            <w:pPr>
              <w:spacing w:line="240" w:lineRule="auto"/>
              <w:ind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33E02">
              <w:rPr>
                <w:rFonts w:ascii="Calibri" w:hAnsi="Calibri" w:cs="Calibri"/>
                <w:color w:val="000000"/>
                <w:sz w:val="22"/>
                <w:szCs w:val="22"/>
              </w:rPr>
              <w:t>SDIP 1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2DA029" w14:textId="0E7A73FB" w:rsidR="00D33E02" w:rsidRPr="00D33E02" w:rsidRDefault="00D33E02" w:rsidP="00D33E02">
            <w:pPr>
              <w:spacing w:line="240" w:lineRule="auto"/>
              <w:ind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8W</w:t>
            </w:r>
          </w:p>
        </w:tc>
        <w:tc>
          <w:tcPr>
            <w:tcW w:w="1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48A07E" w14:textId="77777777" w:rsidR="00D33E02" w:rsidRPr="00D33E02" w:rsidRDefault="00D33E02" w:rsidP="00D33E02">
            <w:pPr>
              <w:spacing w:line="240" w:lineRule="auto"/>
              <w:ind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33E02">
              <w:rPr>
                <w:rFonts w:ascii="Calibri" w:hAnsi="Calibri" w:cs="Calibri"/>
                <w:color w:val="000000"/>
                <w:sz w:val="22"/>
                <w:szCs w:val="22"/>
              </w:rPr>
              <w:t>192x80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41DBFD" w14:textId="77777777" w:rsidR="00D33E02" w:rsidRPr="00D33E02" w:rsidRDefault="00D33E02" w:rsidP="00D33E02">
            <w:pPr>
              <w:spacing w:line="240" w:lineRule="auto"/>
              <w:ind w:firstLine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33E02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A15E0F" w14:textId="77777777" w:rsidR="00D33E02" w:rsidRPr="00D33E02" w:rsidRDefault="00D33E02" w:rsidP="00D33E02">
            <w:pPr>
              <w:spacing w:line="240" w:lineRule="auto"/>
              <w:ind w:firstLine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33E02">
              <w:rPr>
                <w:rFonts w:ascii="Calibri" w:hAnsi="Calibri" w:cs="Calibri"/>
                <w:color w:val="000000"/>
                <w:sz w:val="22"/>
                <w:szCs w:val="22"/>
              </w:rPr>
              <w:t>42</w:t>
            </w:r>
          </w:p>
        </w:tc>
      </w:tr>
      <w:tr w:rsidR="00D33E02" w:rsidRPr="00D33E02" w14:paraId="38005A35" w14:textId="77777777" w:rsidTr="00D33E02">
        <w:trPr>
          <w:trHeight w:val="300"/>
          <w:jc w:val="center"/>
        </w:trPr>
        <w:tc>
          <w:tcPr>
            <w:tcW w:w="4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5EBB31" w14:textId="77777777" w:rsidR="00D33E02" w:rsidRPr="00D33E02" w:rsidRDefault="00D33E02" w:rsidP="00D33E02">
            <w:pPr>
              <w:spacing w:line="240" w:lineRule="auto"/>
              <w:ind w:firstLine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33E02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4007D6" w14:textId="173D601E" w:rsidR="00D33E02" w:rsidRPr="00D33E02" w:rsidRDefault="00D33E02" w:rsidP="00D33E02">
            <w:pPr>
              <w:spacing w:line="240" w:lineRule="auto"/>
              <w:ind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33E02">
              <w:rPr>
                <w:rFonts w:ascii="Calibri" w:hAnsi="Calibri" w:cs="Calibri"/>
                <w:color w:val="000000"/>
                <w:sz w:val="22"/>
                <w:szCs w:val="22"/>
              </w:rPr>
              <w:t>T</w:t>
            </w:r>
            <w:r>
              <w:rPr>
                <w:rFonts w:ascii="Calibri" w:hAnsi="Calibri" w:cs="Calibri"/>
                <w:color w:val="000000"/>
                <w:sz w:val="22"/>
                <w:szCs w:val="22"/>
              </w:rPr>
              <w:t>arnowskie Góry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79900F" w14:textId="4CACE32B" w:rsidR="00D33E02" w:rsidRPr="00D33E02" w:rsidRDefault="00D33E02" w:rsidP="00D33E02">
            <w:pPr>
              <w:spacing w:line="240" w:lineRule="auto"/>
              <w:ind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5W</w:t>
            </w:r>
          </w:p>
        </w:tc>
        <w:tc>
          <w:tcPr>
            <w:tcW w:w="1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9BDC82" w14:textId="77777777" w:rsidR="00D33E02" w:rsidRPr="00D33E02" w:rsidRDefault="00D33E02" w:rsidP="00D33E02">
            <w:pPr>
              <w:spacing w:line="240" w:lineRule="auto"/>
              <w:ind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33E02">
              <w:rPr>
                <w:rFonts w:ascii="Calibri" w:hAnsi="Calibri" w:cs="Calibri"/>
                <w:color w:val="000000"/>
                <w:sz w:val="22"/>
                <w:szCs w:val="22"/>
              </w:rPr>
              <w:t>224x48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67244B" w14:textId="77777777" w:rsidR="00D33E02" w:rsidRPr="00D33E02" w:rsidRDefault="00D33E02" w:rsidP="00D33E02">
            <w:pPr>
              <w:spacing w:line="240" w:lineRule="auto"/>
              <w:ind w:firstLine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33E02">
              <w:rPr>
                <w:rFonts w:ascii="Calibri" w:hAnsi="Calibri" w:cs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E82C81" w14:textId="77777777" w:rsidR="00D33E02" w:rsidRPr="00D33E02" w:rsidRDefault="00D33E02" w:rsidP="00D33E02">
            <w:pPr>
              <w:spacing w:line="240" w:lineRule="auto"/>
              <w:ind w:firstLine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33E02">
              <w:rPr>
                <w:rFonts w:ascii="Calibri" w:hAnsi="Calibri" w:cs="Calibri"/>
                <w:color w:val="000000"/>
                <w:sz w:val="22"/>
                <w:szCs w:val="22"/>
              </w:rPr>
              <w:t>6</w:t>
            </w:r>
          </w:p>
        </w:tc>
      </w:tr>
      <w:tr w:rsidR="00D33E02" w:rsidRPr="00D33E02" w14:paraId="0174B0C2" w14:textId="77777777" w:rsidTr="00D33E02">
        <w:trPr>
          <w:trHeight w:val="300"/>
          <w:jc w:val="center"/>
        </w:trPr>
        <w:tc>
          <w:tcPr>
            <w:tcW w:w="4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917B26" w14:textId="77777777" w:rsidR="00D33E02" w:rsidRPr="00D33E02" w:rsidRDefault="00D33E02" w:rsidP="00D33E02">
            <w:pPr>
              <w:spacing w:line="240" w:lineRule="auto"/>
              <w:ind w:firstLine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33E02">
              <w:rPr>
                <w:rFonts w:ascii="Calibri" w:hAnsi="Calibri" w:cs="Calibri"/>
                <w:color w:val="000000"/>
                <w:sz w:val="22"/>
                <w:szCs w:val="22"/>
              </w:rPr>
              <w:t>7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2E16C0" w14:textId="3773248D" w:rsidR="00D33E02" w:rsidRPr="00D33E02" w:rsidRDefault="00D33E02" w:rsidP="00D33E02">
            <w:pPr>
              <w:spacing w:line="240" w:lineRule="auto"/>
              <w:ind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Tarnowskie Góry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2BBB90" w14:textId="6B2452B0" w:rsidR="00D33E02" w:rsidRPr="00D33E02" w:rsidRDefault="00D33E02" w:rsidP="00D33E02">
            <w:pPr>
              <w:spacing w:line="240" w:lineRule="auto"/>
              <w:ind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12W</w:t>
            </w:r>
          </w:p>
        </w:tc>
        <w:tc>
          <w:tcPr>
            <w:tcW w:w="1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02FFD6" w14:textId="77777777" w:rsidR="00D33E02" w:rsidRPr="00D33E02" w:rsidRDefault="00D33E02" w:rsidP="00D33E02">
            <w:pPr>
              <w:spacing w:line="240" w:lineRule="auto"/>
              <w:ind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33E02">
              <w:rPr>
                <w:rFonts w:ascii="Calibri" w:hAnsi="Calibri" w:cs="Calibri"/>
                <w:color w:val="000000"/>
                <w:sz w:val="22"/>
                <w:szCs w:val="22"/>
              </w:rPr>
              <w:t>192x112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1D5676" w14:textId="77777777" w:rsidR="00D33E02" w:rsidRPr="00D33E02" w:rsidRDefault="00D33E02" w:rsidP="00D33E02">
            <w:pPr>
              <w:spacing w:line="240" w:lineRule="auto"/>
              <w:ind w:firstLine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33E02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8ABCAA" w14:textId="77777777" w:rsidR="00D33E02" w:rsidRPr="00D33E02" w:rsidRDefault="00D33E02" w:rsidP="00D33E02">
            <w:pPr>
              <w:spacing w:line="240" w:lineRule="auto"/>
              <w:ind w:firstLine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33E02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D33E02" w:rsidRPr="00D33E02" w14:paraId="3EF83A30" w14:textId="77777777" w:rsidTr="00D33E02">
        <w:trPr>
          <w:trHeight w:val="300"/>
          <w:jc w:val="center"/>
        </w:trPr>
        <w:tc>
          <w:tcPr>
            <w:tcW w:w="4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ADC4A3" w14:textId="77777777" w:rsidR="00D33E02" w:rsidRPr="00D33E02" w:rsidRDefault="00D33E02" w:rsidP="00D33E02">
            <w:pPr>
              <w:spacing w:line="240" w:lineRule="auto"/>
              <w:ind w:firstLine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33E02">
              <w:rPr>
                <w:rFonts w:ascii="Calibri" w:hAnsi="Calibri" w:cs="Calibri"/>
                <w:color w:val="000000"/>
                <w:sz w:val="22"/>
                <w:szCs w:val="22"/>
              </w:rPr>
              <w:t>8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5D89F7" w14:textId="77777777" w:rsidR="00D33E02" w:rsidRPr="00D33E02" w:rsidRDefault="00D33E02" w:rsidP="00D33E02">
            <w:pPr>
              <w:spacing w:line="240" w:lineRule="auto"/>
              <w:ind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33E02">
              <w:rPr>
                <w:rFonts w:ascii="Calibri" w:hAnsi="Calibri" w:cs="Calibri"/>
                <w:color w:val="000000"/>
                <w:sz w:val="22"/>
                <w:szCs w:val="22"/>
              </w:rPr>
              <w:t>Świerklaniec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82AB90" w14:textId="3EF29032" w:rsidR="00D33E02" w:rsidRPr="00D33E02" w:rsidRDefault="00D33E02" w:rsidP="00D33E02">
            <w:pPr>
              <w:spacing w:line="240" w:lineRule="auto"/>
              <w:ind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5W</w:t>
            </w:r>
          </w:p>
        </w:tc>
        <w:tc>
          <w:tcPr>
            <w:tcW w:w="1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DB0B05" w14:textId="77777777" w:rsidR="00D33E02" w:rsidRPr="00D33E02" w:rsidRDefault="00D33E02" w:rsidP="00D33E02">
            <w:pPr>
              <w:spacing w:line="240" w:lineRule="auto"/>
              <w:ind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33E02">
              <w:rPr>
                <w:rFonts w:ascii="Calibri" w:hAnsi="Calibri" w:cs="Calibri"/>
                <w:color w:val="000000"/>
                <w:sz w:val="22"/>
                <w:szCs w:val="22"/>
              </w:rPr>
              <w:t>224x48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427AE8" w14:textId="77777777" w:rsidR="00D33E02" w:rsidRPr="00D33E02" w:rsidRDefault="00D33E02" w:rsidP="00D33E02">
            <w:pPr>
              <w:spacing w:line="240" w:lineRule="auto"/>
              <w:ind w:firstLine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33E02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720A0B" w14:textId="77777777" w:rsidR="00D33E02" w:rsidRPr="00D33E02" w:rsidRDefault="00D33E02" w:rsidP="00D33E02">
            <w:pPr>
              <w:spacing w:line="240" w:lineRule="auto"/>
              <w:ind w:firstLine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33E02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  <w:tr w:rsidR="00D33E02" w:rsidRPr="00D33E02" w14:paraId="7A38F84C" w14:textId="77777777" w:rsidTr="00D33E02">
        <w:trPr>
          <w:trHeight w:val="300"/>
          <w:jc w:val="center"/>
        </w:trPr>
        <w:tc>
          <w:tcPr>
            <w:tcW w:w="4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DD1662" w14:textId="77777777" w:rsidR="00D33E02" w:rsidRPr="00D33E02" w:rsidRDefault="00D33E02" w:rsidP="00D33E02">
            <w:pPr>
              <w:spacing w:line="240" w:lineRule="auto"/>
              <w:ind w:firstLine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33E02">
              <w:rPr>
                <w:rFonts w:ascii="Calibri" w:hAnsi="Calibri" w:cs="Calibri"/>
                <w:color w:val="000000"/>
                <w:sz w:val="22"/>
                <w:szCs w:val="22"/>
              </w:rPr>
              <w:t>9</w:t>
            </w:r>
          </w:p>
        </w:tc>
        <w:tc>
          <w:tcPr>
            <w:tcW w:w="18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B08A5C" w14:textId="77777777" w:rsidR="00D33E02" w:rsidRPr="00D33E02" w:rsidRDefault="00D33E02" w:rsidP="00D33E02">
            <w:pPr>
              <w:spacing w:line="240" w:lineRule="auto"/>
              <w:ind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33E02">
              <w:rPr>
                <w:rFonts w:ascii="Calibri" w:hAnsi="Calibri" w:cs="Calibri"/>
                <w:color w:val="000000"/>
                <w:sz w:val="22"/>
                <w:szCs w:val="22"/>
              </w:rPr>
              <w:t>Wielowieś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B8E6AF" w14:textId="0C99303A" w:rsidR="00D33E02" w:rsidRPr="00D33E02" w:rsidRDefault="00D33E02" w:rsidP="00D33E02">
            <w:pPr>
              <w:spacing w:line="240" w:lineRule="auto"/>
              <w:ind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6W</w:t>
            </w:r>
          </w:p>
        </w:tc>
        <w:tc>
          <w:tcPr>
            <w:tcW w:w="139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40C231" w14:textId="77777777" w:rsidR="00D33E02" w:rsidRPr="00D33E02" w:rsidRDefault="00D33E02" w:rsidP="00D33E02">
            <w:pPr>
              <w:spacing w:line="240" w:lineRule="auto"/>
              <w:ind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33E02">
              <w:rPr>
                <w:rFonts w:ascii="Calibri" w:hAnsi="Calibri" w:cs="Calibri"/>
                <w:color w:val="000000"/>
                <w:sz w:val="22"/>
                <w:szCs w:val="22"/>
              </w:rPr>
              <w:t>256x64</w:t>
            </w:r>
          </w:p>
        </w:tc>
        <w:tc>
          <w:tcPr>
            <w:tcW w:w="10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66D0E1" w14:textId="77777777" w:rsidR="00D33E02" w:rsidRPr="00D33E02" w:rsidRDefault="00D33E02" w:rsidP="00D33E02">
            <w:pPr>
              <w:spacing w:line="240" w:lineRule="auto"/>
              <w:ind w:firstLine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33E02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12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6823FA" w14:textId="77777777" w:rsidR="00D33E02" w:rsidRPr="00D33E02" w:rsidRDefault="00D33E02" w:rsidP="00D33E02">
            <w:pPr>
              <w:spacing w:line="240" w:lineRule="auto"/>
              <w:ind w:firstLine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D33E02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</w:tr>
    </w:tbl>
    <w:p w14:paraId="0C332E7D" w14:textId="228B20D8" w:rsidR="00BF3CD4" w:rsidRDefault="00BF3CD4" w:rsidP="00D5683B">
      <w:pPr>
        <w:ind w:firstLine="0"/>
      </w:pPr>
    </w:p>
    <w:p w14:paraId="3F24521B" w14:textId="77777777" w:rsidR="00712737" w:rsidRDefault="00712737" w:rsidP="00712737"/>
    <w:p w14:paraId="6F6EAD66" w14:textId="77777777" w:rsidR="00712737" w:rsidRPr="00712737" w:rsidRDefault="00712737" w:rsidP="001155CA">
      <w:pPr>
        <w:pStyle w:val="NagCandara"/>
        <w:numPr>
          <w:ilvl w:val="1"/>
          <w:numId w:val="1"/>
        </w:numPr>
        <w:rPr>
          <w:rFonts w:ascii="Candara" w:hAnsi="Candara"/>
        </w:rPr>
      </w:pPr>
      <w:bookmarkStart w:id="19" w:name="_Toc54911819"/>
      <w:r w:rsidRPr="00712737">
        <w:rPr>
          <w:rFonts w:ascii="Candara" w:hAnsi="Candara"/>
        </w:rPr>
        <w:t>Obudowa</w:t>
      </w:r>
      <w:bookmarkEnd w:id="19"/>
    </w:p>
    <w:p w14:paraId="436ABBA8" w14:textId="103C0397" w:rsidR="00790D33" w:rsidRDefault="00854438" w:rsidP="00790D33">
      <w:pPr>
        <w:rPr>
          <w:rFonts w:ascii="Calibri" w:hAnsi="Calibri" w:cs="Calibri"/>
          <w:color w:val="000000"/>
          <w:highlight w:val="yellow"/>
        </w:rPr>
      </w:pPr>
      <w:r>
        <w:t xml:space="preserve">Nie przewiduje się wymiany obudowy w ramach Umowy. </w:t>
      </w:r>
    </w:p>
    <w:p w14:paraId="2AA41D6F" w14:textId="77777777" w:rsidR="003C47A8" w:rsidRPr="007144B0" w:rsidRDefault="003C47A8" w:rsidP="001155CA">
      <w:pPr>
        <w:pStyle w:val="NagCandara"/>
        <w:numPr>
          <w:ilvl w:val="1"/>
          <w:numId w:val="1"/>
        </w:numPr>
        <w:rPr>
          <w:rFonts w:ascii="Candara" w:hAnsi="Candara"/>
        </w:rPr>
      </w:pPr>
      <w:bookmarkStart w:id="20" w:name="_Toc54911820"/>
      <w:r w:rsidRPr="007144B0">
        <w:rPr>
          <w:rFonts w:ascii="Candara" w:hAnsi="Candara"/>
        </w:rPr>
        <w:t>Szyby</w:t>
      </w:r>
      <w:bookmarkEnd w:id="20"/>
      <w:r w:rsidRPr="007144B0">
        <w:rPr>
          <w:rFonts w:ascii="Candara" w:hAnsi="Candara"/>
        </w:rPr>
        <w:t xml:space="preserve"> </w:t>
      </w:r>
    </w:p>
    <w:p w14:paraId="456ABB66" w14:textId="56EDAE58" w:rsidR="003C47A8" w:rsidRPr="00854438" w:rsidRDefault="00854438" w:rsidP="00712737">
      <w:pPr>
        <w:rPr>
          <w:color w:val="000000"/>
        </w:rPr>
      </w:pPr>
      <w:r w:rsidRPr="00854438">
        <w:rPr>
          <w:color w:val="000000"/>
        </w:rPr>
        <w:t>Nie przewiduje się wymiany szyby w ramach Umowy</w:t>
      </w:r>
    </w:p>
    <w:p w14:paraId="69FBBE97" w14:textId="1B135DD7" w:rsidR="003C47A8" w:rsidRDefault="003C47A8" w:rsidP="001155CA">
      <w:pPr>
        <w:pStyle w:val="NagCandara"/>
        <w:numPr>
          <w:ilvl w:val="1"/>
          <w:numId w:val="1"/>
        </w:numPr>
        <w:rPr>
          <w:rFonts w:ascii="Candara" w:hAnsi="Candara"/>
        </w:rPr>
      </w:pPr>
      <w:bookmarkStart w:id="21" w:name="_Toc54911821"/>
      <w:r w:rsidRPr="003C47A8">
        <w:rPr>
          <w:rFonts w:ascii="Candara" w:hAnsi="Candara"/>
        </w:rPr>
        <w:t>Wyklejka</w:t>
      </w:r>
      <w:bookmarkEnd w:id="21"/>
    </w:p>
    <w:p w14:paraId="5103BC5F" w14:textId="7E8622F9" w:rsidR="003C47A8" w:rsidRPr="003C47A8" w:rsidRDefault="00854438" w:rsidP="003C47A8">
      <w:pPr>
        <w:rPr>
          <w:lang w:eastAsia="ar-SA"/>
        </w:rPr>
      </w:pPr>
      <w:r>
        <w:rPr>
          <w:lang w:eastAsia="ar-SA"/>
        </w:rPr>
        <w:t>Nie przewiduje się wymiany wyklejki w ramach Umowy.</w:t>
      </w:r>
    </w:p>
    <w:p w14:paraId="73E7C32C" w14:textId="77465310" w:rsidR="00933E58" w:rsidRDefault="00933E58" w:rsidP="00933E58">
      <w:pPr>
        <w:keepNext/>
        <w:jc w:val="center"/>
      </w:pPr>
    </w:p>
    <w:p w14:paraId="2770F3C3" w14:textId="0F7FC7DF" w:rsidR="00712737" w:rsidRPr="00712737" w:rsidRDefault="00854438" w:rsidP="001155CA">
      <w:pPr>
        <w:pStyle w:val="NagCandara"/>
        <w:numPr>
          <w:ilvl w:val="1"/>
          <w:numId w:val="1"/>
        </w:numPr>
        <w:rPr>
          <w:rFonts w:ascii="Candara" w:hAnsi="Candara"/>
        </w:rPr>
      </w:pPr>
      <w:bookmarkStart w:id="22" w:name="_Toc54911822"/>
      <w:r>
        <w:rPr>
          <w:rFonts w:ascii="Candara" w:hAnsi="Candara"/>
          <w:lang w:val="pl-PL"/>
        </w:rPr>
        <w:t>Matryca LED</w:t>
      </w:r>
      <w:bookmarkEnd w:id="22"/>
    </w:p>
    <w:p w14:paraId="19288AD3" w14:textId="310042D5" w:rsidR="00712737" w:rsidRDefault="00854438" w:rsidP="00712737">
      <w:pPr>
        <w:rPr>
          <w:color w:val="000000"/>
        </w:rPr>
      </w:pPr>
      <w:r>
        <w:t xml:space="preserve">Nie przewiduje się </w:t>
      </w:r>
      <w:r w:rsidR="00523AF3">
        <w:t xml:space="preserve">wymiany paneli LED w ramach Umowy. </w:t>
      </w:r>
    </w:p>
    <w:p w14:paraId="028979C2" w14:textId="77777777" w:rsidR="00317963" w:rsidRDefault="00317963" w:rsidP="00712737"/>
    <w:p w14:paraId="7419075C" w14:textId="77777777" w:rsidR="00712737" w:rsidRDefault="00712737" w:rsidP="00712737"/>
    <w:p w14:paraId="138BA5C3" w14:textId="77777777" w:rsidR="00BD0AD3" w:rsidRDefault="00BD0AD3" w:rsidP="00BD0AD3"/>
    <w:p w14:paraId="6F62F4B1" w14:textId="77777777" w:rsidR="00F8174C" w:rsidRDefault="00BD0AD3" w:rsidP="00E834E5">
      <w:pPr>
        <w:ind w:firstLine="0"/>
      </w:pPr>
      <w:r>
        <w:br w:type="page"/>
      </w:r>
    </w:p>
    <w:p w14:paraId="062B90F8" w14:textId="77777777" w:rsidR="00304BF0" w:rsidRDefault="00304BF0" w:rsidP="002B4B3D">
      <w:pPr>
        <w:ind w:firstLine="0"/>
        <w:sectPr w:rsidR="00304BF0" w:rsidSect="008C2EC2">
          <w:headerReference w:type="default" r:id="rId20"/>
          <w:footerReference w:type="default" r:id="rId21"/>
          <w:headerReference w:type="first" r:id="rId22"/>
          <w:footerReference w:type="first" r:id="rId23"/>
          <w:pgSz w:w="11906" w:h="16838" w:code="9"/>
          <w:pgMar w:top="1417" w:right="1417" w:bottom="1417" w:left="1417" w:header="426" w:footer="0" w:gutter="0"/>
          <w:cols w:space="708"/>
          <w:titlePg/>
          <w:docGrid w:linePitch="360"/>
        </w:sectPr>
      </w:pPr>
    </w:p>
    <w:p w14:paraId="5065276D" w14:textId="2EB46AD9" w:rsidR="00D5683B" w:rsidRPr="00304BF0" w:rsidRDefault="00304BF0" w:rsidP="001155CA">
      <w:pPr>
        <w:pStyle w:val="NagCandara"/>
        <w:numPr>
          <w:ilvl w:val="0"/>
          <w:numId w:val="1"/>
        </w:numPr>
        <w:jc w:val="left"/>
        <w:rPr>
          <w:lang w:eastAsia="de-DE"/>
        </w:rPr>
      </w:pPr>
      <w:bookmarkStart w:id="23" w:name="_Toc54911823"/>
      <w:r>
        <w:rPr>
          <w:rFonts w:ascii="Candara" w:hAnsi="Candara"/>
          <w:lang w:eastAsia="de-DE"/>
        </w:rPr>
        <w:lastRenderedPageBreak/>
        <w:t>Schemat</w:t>
      </w:r>
      <w:r w:rsidR="00712737" w:rsidRPr="00D5683B">
        <w:rPr>
          <w:rFonts w:ascii="Candara" w:hAnsi="Candara"/>
          <w:lang w:eastAsia="de-DE"/>
        </w:rPr>
        <w:t xml:space="preserve"> blokow</w:t>
      </w:r>
      <w:r>
        <w:rPr>
          <w:rFonts w:ascii="Candara" w:hAnsi="Candara"/>
          <w:lang w:eastAsia="de-DE"/>
        </w:rPr>
        <w:t>y</w:t>
      </w:r>
      <w:bookmarkEnd w:id="23"/>
    </w:p>
    <w:p w14:paraId="53A65651" w14:textId="5A73E4DE" w:rsidR="00D5683B" w:rsidRPr="00D5683B" w:rsidRDefault="005F46CE" w:rsidP="00A27561">
      <w:pPr>
        <w:jc w:val="center"/>
        <w:rPr>
          <w:lang w:val="x-none" w:eastAsia="de-DE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2475510B" wp14:editId="6AE7E6FF">
            <wp:simplePos x="0" y="0"/>
            <wp:positionH relativeFrom="column">
              <wp:posOffset>642620</wp:posOffset>
            </wp:positionH>
            <wp:positionV relativeFrom="paragraph">
              <wp:posOffset>42545</wp:posOffset>
            </wp:positionV>
            <wp:extent cx="7835265" cy="5473341"/>
            <wp:effectExtent l="0" t="0" r="0" b="0"/>
            <wp:wrapSquare wrapText="bothSides"/>
            <wp:docPr id="44" name="Obraz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35265" cy="547334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422E1B2" w14:textId="581B9746" w:rsidR="00067057" w:rsidRDefault="00067057" w:rsidP="00067057">
      <w:pPr>
        <w:jc w:val="center"/>
        <w:rPr>
          <w:noProof/>
        </w:rPr>
      </w:pPr>
    </w:p>
    <w:p w14:paraId="19392FE0" w14:textId="77777777" w:rsidR="00B007CF" w:rsidRDefault="00B007CF" w:rsidP="001155CA">
      <w:pPr>
        <w:pStyle w:val="NagCandara"/>
        <w:numPr>
          <w:ilvl w:val="1"/>
          <w:numId w:val="1"/>
        </w:numPr>
        <w:rPr>
          <w:rFonts w:ascii="Candara" w:hAnsi="Candara"/>
          <w:lang w:val="pl-PL"/>
        </w:rPr>
        <w:sectPr w:rsidR="00B007CF" w:rsidSect="00304BF0">
          <w:headerReference w:type="even" r:id="rId25"/>
          <w:headerReference w:type="default" r:id="rId26"/>
          <w:headerReference w:type="first" r:id="rId27"/>
          <w:footerReference w:type="first" r:id="rId28"/>
          <w:pgSz w:w="16838" w:h="11906" w:orient="landscape" w:code="9"/>
          <w:pgMar w:top="1418" w:right="1418" w:bottom="1418" w:left="1418" w:header="425" w:footer="0" w:gutter="0"/>
          <w:cols w:space="708"/>
          <w:titlePg/>
          <w:docGrid w:linePitch="360"/>
        </w:sectPr>
      </w:pPr>
    </w:p>
    <w:p w14:paraId="32119F39" w14:textId="2D08ED9C" w:rsidR="00712737" w:rsidRPr="00712737" w:rsidRDefault="00712737" w:rsidP="001155CA">
      <w:pPr>
        <w:pStyle w:val="NagCandara"/>
        <w:numPr>
          <w:ilvl w:val="0"/>
          <w:numId w:val="1"/>
        </w:numPr>
        <w:jc w:val="left"/>
        <w:rPr>
          <w:rFonts w:ascii="Candara" w:hAnsi="Candara"/>
          <w:lang w:eastAsia="de-DE"/>
        </w:rPr>
      </w:pPr>
      <w:r w:rsidRPr="00712737">
        <w:rPr>
          <w:rFonts w:ascii="Candara" w:hAnsi="Candara"/>
          <w:lang w:eastAsia="de-DE"/>
        </w:rPr>
        <w:lastRenderedPageBreak/>
        <w:t xml:space="preserve"> </w:t>
      </w:r>
      <w:bookmarkStart w:id="24" w:name="_Toc54911824"/>
      <w:r w:rsidRPr="00712737">
        <w:rPr>
          <w:rFonts w:ascii="Candara" w:hAnsi="Candara"/>
          <w:lang w:eastAsia="de-DE"/>
        </w:rPr>
        <w:t xml:space="preserve">Sposób </w:t>
      </w:r>
      <w:r w:rsidR="00C006EE">
        <w:rPr>
          <w:rFonts w:ascii="Candara" w:hAnsi="Candara"/>
          <w:lang w:val="pl-PL" w:eastAsia="de-DE"/>
        </w:rPr>
        <w:t>demontażu i montażu</w:t>
      </w:r>
      <w:bookmarkEnd w:id="24"/>
    </w:p>
    <w:p w14:paraId="2BBDEF11" w14:textId="05E03572" w:rsidR="00E36862" w:rsidRDefault="00C006EE" w:rsidP="00E36862">
      <w:r>
        <w:t>W</w:t>
      </w:r>
      <w:r w:rsidR="00251196">
        <w:t>szystkie nowe komponenty zostały</w:t>
      </w:r>
      <w:r>
        <w:t xml:space="preserve"> zainstalowane na nowej płycie mechanicznej na zakładzie produkcyjnym. </w:t>
      </w:r>
      <w:r w:rsidR="00251196">
        <w:t>Przed demontażem zostało</w:t>
      </w:r>
      <w:r w:rsidR="00E36862">
        <w:t xml:space="preserve"> odłączone zasilanie główne poprzez rozłączenie urządzenia różnicowo-prądowego znajdującego się w r</w:t>
      </w:r>
      <w:r w:rsidR="00251196">
        <w:t>ewizji słupa. Następnie został</w:t>
      </w:r>
      <w:r w:rsidR="00E36862">
        <w:t xml:space="preserve"> odłączony przewód zasilający od zacisków wejściowych płyty z komponentami elektroniki. </w:t>
      </w:r>
      <w:r>
        <w:t>Demontaż płyty montażowej z i</w:t>
      </w:r>
      <w:r w:rsidR="00251196">
        <w:t xml:space="preserve">stniejącymi komponentami </w:t>
      </w:r>
      <w:r>
        <w:t>odbywał się na lokalizacji poprzez odkręcenie śrub mocujących płytę</w:t>
      </w:r>
      <w:r w:rsidR="00E36862">
        <w:t>. Nowa płyt</w:t>
      </w:r>
      <w:r w:rsidR="00251196">
        <w:t>a z nowymi komponentami została przykręcona śrubami</w:t>
      </w:r>
      <w:r w:rsidR="00E36862">
        <w:t xml:space="preserve"> do istniejących otworów </w:t>
      </w:r>
      <w:r w:rsidR="00251196">
        <w:t xml:space="preserve">montażowych. Następnie został </w:t>
      </w:r>
      <w:r w:rsidR="00E36862">
        <w:t>wpięty przewód zasilający do tabli</w:t>
      </w:r>
      <w:r w:rsidR="00251196">
        <w:t>cy. Uruchomienie tablicy nastąpiło</w:t>
      </w:r>
      <w:r w:rsidR="00E36862">
        <w:t xml:space="preserve"> po włączeniu urządzenia różnicowo prądowego. </w:t>
      </w:r>
      <w:r w:rsidR="00251196">
        <w:t xml:space="preserve">W załączniku nr 1. przedstawiono zestawienie tablic wraz z </w:t>
      </w:r>
      <w:r w:rsidR="00EA7141">
        <w:t>danymi służącymi do podłączenia do systemu SDIP2 takimi jak: nr stanowiska oraz adres IP.</w:t>
      </w:r>
    </w:p>
    <w:p w14:paraId="4A077190" w14:textId="77777777" w:rsidR="00376A63" w:rsidRPr="00376A63" w:rsidRDefault="00376A63" w:rsidP="001155CA">
      <w:pPr>
        <w:pStyle w:val="NagCandara"/>
        <w:numPr>
          <w:ilvl w:val="0"/>
          <w:numId w:val="1"/>
        </w:numPr>
        <w:jc w:val="left"/>
        <w:rPr>
          <w:rFonts w:ascii="Candara" w:hAnsi="Candara"/>
          <w:lang w:eastAsia="de-DE"/>
        </w:rPr>
      </w:pPr>
      <w:bookmarkStart w:id="25" w:name="_Toc54911825"/>
      <w:r w:rsidRPr="00376A63">
        <w:rPr>
          <w:rFonts w:ascii="Candara" w:hAnsi="Candara"/>
          <w:lang w:eastAsia="de-DE"/>
        </w:rPr>
        <w:t>Instrukcja obsługi</w:t>
      </w:r>
      <w:bookmarkEnd w:id="25"/>
    </w:p>
    <w:p w14:paraId="1A9C8306" w14:textId="3FBE686F" w:rsidR="00376A63" w:rsidRDefault="00376A63" w:rsidP="008B73BB">
      <w:pPr>
        <w:spacing w:after="240"/>
      </w:pPr>
      <w:r>
        <w:t xml:space="preserve">     Z punktu widzenia użytkownika Tablica Informacji Przystankowej </w:t>
      </w:r>
      <w:r w:rsidR="00E36862">
        <w:t>S</w:t>
      </w:r>
      <w:r>
        <w:t>DIP jest urządzeniem bezobsługowym.</w:t>
      </w:r>
    </w:p>
    <w:p w14:paraId="21977804" w14:textId="77777777" w:rsidR="00376A63" w:rsidRPr="00376A63" w:rsidRDefault="00376A63" w:rsidP="001155CA">
      <w:pPr>
        <w:pStyle w:val="NagCandara"/>
        <w:numPr>
          <w:ilvl w:val="0"/>
          <w:numId w:val="1"/>
        </w:numPr>
        <w:jc w:val="left"/>
        <w:rPr>
          <w:rFonts w:ascii="Candara" w:hAnsi="Candara"/>
          <w:lang w:eastAsia="de-DE"/>
        </w:rPr>
      </w:pPr>
      <w:bookmarkStart w:id="26" w:name="_Toc54911826"/>
      <w:r w:rsidRPr="00376A63">
        <w:rPr>
          <w:rFonts w:ascii="Candara" w:hAnsi="Candara"/>
          <w:lang w:eastAsia="de-DE"/>
        </w:rPr>
        <w:t>Konfiguracja</w:t>
      </w:r>
      <w:bookmarkEnd w:id="26"/>
    </w:p>
    <w:p w14:paraId="4AE400A7" w14:textId="77777777" w:rsidR="00376A63" w:rsidRDefault="00376A63" w:rsidP="008B73BB">
      <w:pPr>
        <w:spacing w:after="240"/>
      </w:pPr>
      <w:r>
        <w:t xml:space="preserve">     Tablica Informacji Przystankowej DIP nie wymaga konfiguracji</w:t>
      </w:r>
      <w:r w:rsidR="003D5CD8">
        <w:t xml:space="preserve"> użytkownika</w:t>
      </w:r>
      <w:r>
        <w:t>.</w:t>
      </w:r>
    </w:p>
    <w:p w14:paraId="0CB04AAF" w14:textId="77777777" w:rsidR="00376A63" w:rsidRPr="00376A63" w:rsidRDefault="00376A63" w:rsidP="001155CA">
      <w:pPr>
        <w:pStyle w:val="NagCandara"/>
        <w:numPr>
          <w:ilvl w:val="1"/>
          <w:numId w:val="1"/>
        </w:numPr>
        <w:rPr>
          <w:rFonts w:ascii="Candara" w:hAnsi="Candara"/>
        </w:rPr>
      </w:pPr>
      <w:bookmarkStart w:id="27" w:name="_Toc54911827"/>
      <w:r w:rsidRPr="00376A63">
        <w:rPr>
          <w:rFonts w:ascii="Candara" w:hAnsi="Candara"/>
        </w:rPr>
        <w:t>Uruchomienie i testy funkcjonowania</w:t>
      </w:r>
      <w:bookmarkEnd w:id="27"/>
    </w:p>
    <w:p w14:paraId="3634CD9F" w14:textId="056F016D" w:rsidR="00376A63" w:rsidRDefault="00376A63" w:rsidP="00E021A2">
      <w:r>
        <w:t xml:space="preserve">    Uruchomienie odbywa się poprzez podłączenie tablicy do zasilania.</w:t>
      </w:r>
      <w:r w:rsidR="009043A6">
        <w:t xml:space="preserve"> Po włączeniu zasilania tablica </w:t>
      </w:r>
      <w:r>
        <w:t xml:space="preserve">przechodzi </w:t>
      </w:r>
      <w:proofErr w:type="spellStart"/>
      <w:r>
        <w:t>self</w:t>
      </w:r>
      <w:proofErr w:type="spellEnd"/>
      <w:r>
        <w:t xml:space="preserve"> test - na matrycy pojawi się poziomy pas zjeżdżający na d</w:t>
      </w:r>
      <w:r w:rsidR="009043A6">
        <w:t>ół</w:t>
      </w:r>
      <w:r w:rsidR="00E021A2">
        <w:t>.</w:t>
      </w:r>
      <w:r w:rsidR="00EA7141">
        <w:t xml:space="preserve"> </w:t>
      </w:r>
    </w:p>
    <w:p w14:paraId="6291F90A" w14:textId="672B6D1E" w:rsidR="008B73BB" w:rsidRDefault="008B73BB" w:rsidP="00E021A2">
      <w:r>
        <w:t xml:space="preserve">Wykonawca przy udziale Zamawiającego przeprowadził testy </w:t>
      </w:r>
      <w:r w:rsidR="00FA4DE0">
        <w:t>funkcjonalne tablicy. Lista weryfikowanych funkcji tablic poniżej:</w:t>
      </w:r>
    </w:p>
    <w:p w14:paraId="211C7CE8" w14:textId="77777777" w:rsidR="00FA4DE0" w:rsidRDefault="00FA4DE0" w:rsidP="00E021A2"/>
    <w:tbl>
      <w:tblPr>
        <w:tblStyle w:val="Tabela-Siatka"/>
        <w:tblW w:w="5239" w:type="pct"/>
        <w:tblLook w:val="04A0" w:firstRow="1" w:lastRow="0" w:firstColumn="1" w:lastColumn="0" w:noHBand="0" w:noVBand="1"/>
      </w:tblPr>
      <w:tblGrid>
        <w:gridCol w:w="576"/>
        <w:gridCol w:w="7846"/>
        <w:gridCol w:w="1308"/>
      </w:tblGrid>
      <w:tr w:rsidR="00FA4DE0" w14:paraId="75736BAB" w14:textId="77777777" w:rsidTr="00CF24F5">
        <w:trPr>
          <w:trHeight w:val="340"/>
        </w:trPr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12CE24" w14:textId="77777777" w:rsidR="00FA4DE0" w:rsidRPr="00CF24F5" w:rsidRDefault="00FA4DE0" w:rsidP="00CF24F5">
            <w:pPr>
              <w:ind w:firstLine="22"/>
              <w:rPr>
                <w:b/>
                <w:bCs/>
              </w:rPr>
            </w:pPr>
            <w:proofErr w:type="spellStart"/>
            <w:r w:rsidRPr="00CF24F5">
              <w:rPr>
                <w:b/>
                <w:bCs/>
              </w:rPr>
              <w:t>Lp</w:t>
            </w:r>
            <w:proofErr w:type="spellEnd"/>
          </w:p>
        </w:tc>
        <w:tc>
          <w:tcPr>
            <w:tcW w:w="40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7AFB5F" w14:textId="77777777" w:rsidR="00FA4DE0" w:rsidRPr="00CF24F5" w:rsidRDefault="00FA4DE0" w:rsidP="00CF24F5">
            <w:pPr>
              <w:rPr>
                <w:b/>
                <w:bCs/>
              </w:rPr>
            </w:pPr>
            <w:r w:rsidRPr="00CF24F5">
              <w:rPr>
                <w:b/>
                <w:bCs/>
              </w:rPr>
              <w:t>Nazwa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0A1925" w14:textId="77777777" w:rsidR="00FA4DE0" w:rsidRPr="00CF24F5" w:rsidRDefault="00FA4DE0" w:rsidP="00CF24F5">
            <w:pPr>
              <w:rPr>
                <w:b/>
                <w:bCs/>
              </w:rPr>
            </w:pPr>
            <w:r w:rsidRPr="00CF24F5">
              <w:rPr>
                <w:b/>
                <w:bCs/>
              </w:rPr>
              <w:t>TEST</w:t>
            </w:r>
          </w:p>
        </w:tc>
      </w:tr>
      <w:tr w:rsidR="00FA4DE0" w14:paraId="4DE28ADF" w14:textId="77777777" w:rsidTr="00E36862">
        <w:trPr>
          <w:trHeight w:val="340"/>
        </w:trPr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B31D20" w14:textId="26C79D47" w:rsidR="00FA4DE0" w:rsidRPr="00CF24F5" w:rsidRDefault="00E36862" w:rsidP="00CF24F5">
            <w:pPr>
              <w:ind w:firstLine="22"/>
            </w:pPr>
            <w:r>
              <w:t>1</w:t>
            </w:r>
          </w:p>
        </w:tc>
        <w:tc>
          <w:tcPr>
            <w:tcW w:w="40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712EC4" w14:textId="77777777" w:rsidR="00FA4DE0" w:rsidRPr="00CF24F5" w:rsidRDefault="00FA4DE0" w:rsidP="00CF24F5">
            <w:pPr>
              <w:ind w:firstLine="0"/>
            </w:pPr>
            <w:r w:rsidRPr="00CF24F5">
              <w:t>Ocena poprawności przesyłanych danych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1BDC63" w14:textId="2032B07C" w:rsidR="00FA4DE0" w:rsidRPr="00CF24F5" w:rsidRDefault="00FA4DE0" w:rsidP="00CF24F5">
            <w:pPr>
              <w:ind w:firstLine="0"/>
            </w:pPr>
          </w:p>
        </w:tc>
      </w:tr>
      <w:tr w:rsidR="00FA4DE0" w14:paraId="39C7427C" w14:textId="77777777" w:rsidTr="00E36862">
        <w:trPr>
          <w:trHeight w:val="340"/>
        </w:trPr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F65CBD" w14:textId="5FBCF61D" w:rsidR="00FA4DE0" w:rsidRPr="00CF24F5" w:rsidRDefault="00E36862" w:rsidP="00CF24F5">
            <w:pPr>
              <w:ind w:firstLine="22"/>
            </w:pPr>
            <w:r>
              <w:t>2</w:t>
            </w:r>
          </w:p>
        </w:tc>
        <w:tc>
          <w:tcPr>
            <w:tcW w:w="40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507C54" w14:textId="77777777" w:rsidR="00FA4DE0" w:rsidRPr="00CF24F5" w:rsidRDefault="00FA4DE0" w:rsidP="00CF24F5">
            <w:pPr>
              <w:ind w:firstLine="0"/>
            </w:pPr>
            <w:r w:rsidRPr="00CF24F5">
              <w:t xml:space="preserve">Ocena poprawności treści wyświetlanych na tablicach 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EBE68CD" w14:textId="53A95359" w:rsidR="00FA4DE0" w:rsidRPr="00CF24F5" w:rsidRDefault="00FA4DE0" w:rsidP="00CF24F5">
            <w:pPr>
              <w:ind w:firstLine="0"/>
            </w:pPr>
          </w:p>
        </w:tc>
      </w:tr>
      <w:tr w:rsidR="00FA4DE0" w14:paraId="379FB2AC" w14:textId="77777777" w:rsidTr="00E36862">
        <w:trPr>
          <w:trHeight w:val="340"/>
        </w:trPr>
        <w:tc>
          <w:tcPr>
            <w:tcW w:w="2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4E69DD" w14:textId="37BE2226" w:rsidR="00FA4DE0" w:rsidRPr="00CF24F5" w:rsidRDefault="00E36862" w:rsidP="00CF24F5">
            <w:pPr>
              <w:ind w:firstLine="22"/>
            </w:pPr>
            <w:r>
              <w:t>3</w:t>
            </w:r>
          </w:p>
        </w:tc>
        <w:tc>
          <w:tcPr>
            <w:tcW w:w="403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3FFC74" w14:textId="77777777" w:rsidR="00FA4DE0" w:rsidRPr="00CF24F5" w:rsidRDefault="00FA4DE0" w:rsidP="00CF24F5">
            <w:pPr>
              <w:ind w:firstLine="0"/>
            </w:pPr>
            <w:r w:rsidRPr="00CF24F5">
              <w:t>Ocena zmian na wyświetlaczu tablicy związanych z przesyłanymi danymi</w:t>
            </w:r>
          </w:p>
        </w:tc>
        <w:tc>
          <w:tcPr>
            <w:tcW w:w="6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C4DEAF" w14:textId="21EF500E" w:rsidR="00FA4DE0" w:rsidRPr="00CF24F5" w:rsidRDefault="00FA4DE0" w:rsidP="00CF24F5">
            <w:pPr>
              <w:ind w:firstLine="0"/>
            </w:pPr>
          </w:p>
        </w:tc>
      </w:tr>
    </w:tbl>
    <w:p w14:paraId="626B1926" w14:textId="42AF4969" w:rsidR="00376A63" w:rsidRDefault="00376A63" w:rsidP="00376A63"/>
    <w:p w14:paraId="59A0142A" w14:textId="766786F5" w:rsidR="005A4468" w:rsidRDefault="005A4468" w:rsidP="00376A63">
      <w:r>
        <w:t>Po wykonanej modernizacji dokonano pomiarów elektrycznych. Protokoły z pomiarów przedstawiono w załączniku nr. 2.</w:t>
      </w:r>
    </w:p>
    <w:p w14:paraId="41B0B998" w14:textId="77777777" w:rsidR="00376A63" w:rsidRPr="00376A63" w:rsidRDefault="00376A63" w:rsidP="001155CA">
      <w:pPr>
        <w:pStyle w:val="NagCandara"/>
        <w:numPr>
          <w:ilvl w:val="0"/>
          <w:numId w:val="1"/>
        </w:numPr>
        <w:jc w:val="left"/>
        <w:rPr>
          <w:rFonts w:ascii="Candara" w:hAnsi="Candara"/>
          <w:lang w:eastAsia="de-DE"/>
        </w:rPr>
      </w:pPr>
      <w:bookmarkStart w:id="28" w:name="_Toc54911828"/>
      <w:r w:rsidRPr="00376A63">
        <w:rPr>
          <w:rFonts w:ascii="Candara" w:hAnsi="Candara"/>
          <w:lang w:eastAsia="de-DE"/>
        </w:rPr>
        <w:t>Konserwacja</w:t>
      </w:r>
      <w:bookmarkEnd w:id="28"/>
    </w:p>
    <w:p w14:paraId="33CCE08C" w14:textId="3C3DBB4F" w:rsidR="00376A63" w:rsidRDefault="00376A63" w:rsidP="00376A63">
      <w:r>
        <w:t xml:space="preserve">    W ramach czynności konserwacyjnych dopuszcza się czyszczenie obudowy tablicy i </w:t>
      </w:r>
      <w:r w:rsidR="00317963">
        <w:t>powierzchni szyby</w:t>
      </w:r>
      <w:r w:rsidR="0097372E">
        <w:t>.</w:t>
      </w:r>
      <w:r>
        <w:t xml:space="preserve"> Czyszczenie powinno być wykonane delikatnie, wilgotną czystą ściereczką z </w:t>
      </w:r>
      <w:proofErr w:type="spellStart"/>
      <w:r>
        <w:t>mikrofibry</w:t>
      </w:r>
      <w:proofErr w:type="spellEnd"/>
      <w:r>
        <w:t xml:space="preserve"> </w:t>
      </w:r>
      <w:r w:rsidR="00317963">
        <w:t>ze szczególną</w:t>
      </w:r>
      <w:r>
        <w:t xml:space="preserve"> ostrożnością w czasie czyszczenia osłony z </w:t>
      </w:r>
      <w:r w:rsidR="0097372E">
        <w:t>szyby</w:t>
      </w:r>
      <w:r>
        <w:t xml:space="preserve"> (wrażliwego na zarysowania). </w:t>
      </w:r>
      <w:r w:rsidR="00317963">
        <w:t>Nie dopuszcza</w:t>
      </w:r>
      <w:r>
        <w:t xml:space="preserve"> się mycia urządzeniami ciśnieniowymi.</w:t>
      </w:r>
      <w:r w:rsidR="00F87917">
        <w:t xml:space="preserve"> </w:t>
      </w:r>
    </w:p>
    <w:p w14:paraId="0E96701E" w14:textId="77777777" w:rsidR="00EA7141" w:rsidRDefault="00EA7141" w:rsidP="00376A63"/>
    <w:p w14:paraId="798DE58C" w14:textId="63B665BD" w:rsidR="00EA7141" w:rsidRPr="00B354C1" w:rsidRDefault="00EA7141" w:rsidP="00376A63">
      <w:pPr>
        <w:rPr>
          <w:b/>
          <w:bCs/>
          <w:u w:val="single"/>
        </w:rPr>
      </w:pPr>
      <w:r w:rsidRPr="00B354C1">
        <w:rPr>
          <w:b/>
          <w:bCs/>
          <w:u w:val="single"/>
        </w:rPr>
        <w:lastRenderedPageBreak/>
        <w:t>Załączniki:</w:t>
      </w:r>
    </w:p>
    <w:p w14:paraId="676A019D" w14:textId="77777777" w:rsidR="005A4468" w:rsidRDefault="005A4468" w:rsidP="00376A63">
      <w:pPr>
        <w:rPr>
          <w:b/>
          <w:bCs/>
        </w:rPr>
      </w:pPr>
    </w:p>
    <w:p w14:paraId="2C70AE33" w14:textId="77777777" w:rsidR="005A4468" w:rsidRDefault="005A4468" w:rsidP="005A4468">
      <w:r>
        <w:rPr>
          <w:b/>
          <w:bCs/>
        </w:rPr>
        <w:t xml:space="preserve">Zał. nr 1 – </w:t>
      </w:r>
      <w:r>
        <w:t>przedstawiono zestawienie tablic wraz z danymi służącymi do podłączenia do systemu SDIP2 takimi jak: nr stanowiska oraz adres IP.</w:t>
      </w:r>
    </w:p>
    <w:p w14:paraId="3C9E52C3" w14:textId="79D7B7E3" w:rsidR="005A4468" w:rsidRDefault="005A4468" w:rsidP="00376A63">
      <w:pPr>
        <w:rPr>
          <w:b/>
          <w:bCs/>
        </w:rPr>
      </w:pPr>
    </w:p>
    <w:p w14:paraId="1BD5F056" w14:textId="18864CEB" w:rsidR="005A4468" w:rsidRDefault="005A4468" w:rsidP="00376A63">
      <w:r>
        <w:rPr>
          <w:b/>
          <w:bCs/>
        </w:rPr>
        <w:t xml:space="preserve">Zał. nr 2 – </w:t>
      </w:r>
      <w:r w:rsidRPr="005A4468">
        <w:t>protokoły z pomiarów elektrycznych</w:t>
      </w:r>
      <w:r>
        <w:t>.</w:t>
      </w:r>
    </w:p>
    <w:p w14:paraId="2DACDB1E" w14:textId="77777777" w:rsidR="00B354C1" w:rsidRDefault="00B354C1" w:rsidP="00376A63"/>
    <w:p w14:paraId="5B5EDCDF" w14:textId="23F1658C" w:rsidR="00B354C1" w:rsidRDefault="00B354C1" w:rsidP="00376A63">
      <w:proofErr w:type="spellStart"/>
      <w:r>
        <w:t>Zał</w:t>
      </w:r>
      <w:proofErr w:type="spellEnd"/>
      <w:r>
        <w:t xml:space="preserve"> nr 3 – Zdjęcia tablic</w:t>
      </w:r>
    </w:p>
    <w:p w14:paraId="35128E7F" w14:textId="77777777" w:rsidR="00B354C1" w:rsidRPr="005A4468" w:rsidRDefault="00B354C1" w:rsidP="00376A63">
      <w:pPr>
        <w:rPr>
          <w:b/>
          <w:bCs/>
        </w:rPr>
      </w:pPr>
    </w:p>
    <w:p w14:paraId="53AC18A8" w14:textId="77777777" w:rsidR="00EA7141" w:rsidRDefault="00EA7141" w:rsidP="00376A63"/>
    <w:p w14:paraId="433DD3C1" w14:textId="77777777" w:rsidR="00EA7141" w:rsidRDefault="00EA7141" w:rsidP="00376A63"/>
    <w:p w14:paraId="345645AF" w14:textId="10AE934E" w:rsidR="00A36775" w:rsidRDefault="00A36775" w:rsidP="00F87917">
      <w:pPr>
        <w:pStyle w:val="Legenda"/>
      </w:pPr>
      <w:bookmarkStart w:id="29" w:name="_Toc528060031"/>
    </w:p>
    <w:bookmarkStart w:id="30" w:name="_GoBack"/>
    <w:bookmarkEnd w:id="1"/>
    <w:bookmarkEnd w:id="2"/>
    <w:bookmarkEnd w:id="29"/>
    <w:bookmarkEnd w:id="30"/>
    <w:p w14:paraId="26494CD2" w14:textId="7AE67680" w:rsidR="00A91C90" w:rsidRPr="00A91C90" w:rsidRDefault="0050633A" w:rsidP="0023071C">
      <w:r>
        <w:fldChar w:fldCharType="begin"/>
      </w:r>
      <w:r>
        <w:instrText xml:space="preserve"> TOC \h \z \c "Załącznik" </w:instrText>
      </w:r>
      <w:r>
        <w:fldChar w:fldCharType="separate"/>
      </w:r>
    </w:p>
    <w:p w14:paraId="743C4961" w14:textId="0AA6F2CB" w:rsidR="0050633A" w:rsidRDefault="0050633A" w:rsidP="0023071C">
      <w:pPr>
        <w:rPr>
          <w:lang w:eastAsia="de-DE"/>
        </w:rPr>
      </w:pPr>
      <w:r>
        <w:fldChar w:fldCharType="end"/>
      </w:r>
    </w:p>
    <w:sectPr w:rsidR="0050633A" w:rsidSect="000575B9">
      <w:pgSz w:w="11906" w:h="16838" w:code="9"/>
      <w:pgMar w:top="1418" w:right="1418" w:bottom="1418" w:left="1418" w:header="425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134E8AA" w14:textId="77777777" w:rsidR="001B48B4" w:rsidRDefault="001B48B4" w:rsidP="004116BB">
      <w:r>
        <w:separator/>
      </w:r>
    </w:p>
  </w:endnote>
  <w:endnote w:type="continuationSeparator" w:id="0">
    <w:p w14:paraId="343C56D9" w14:textId="77777777" w:rsidR="001B48B4" w:rsidRDefault="001B48B4" w:rsidP="004116B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ndara">
    <w:panose1 w:val="020E0502030303020204"/>
    <w:charset w:val="EE"/>
    <w:family w:val="swiss"/>
    <w:pitch w:val="variable"/>
    <w:sig w:usb0="A00002EF" w:usb1="4000A44B" w:usb2="0000000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758509E" w14:textId="29A7A157" w:rsidR="00251196" w:rsidRDefault="00251196" w:rsidP="008C2EC2">
    <w:pPr>
      <w:pStyle w:val="Stopka"/>
      <w:tabs>
        <w:tab w:val="clear" w:pos="4536"/>
        <w:tab w:val="center" w:pos="142"/>
      </w:tabs>
      <w:ind w:firstLine="0"/>
      <w:jc w:val="left"/>
      <w:rPr>
        <w:rFonts w:ascii="Candara" w:hAnsi="Candara"/>
        <w:color w:val="7F7F7F"/>
        <w:sz w:val="18"/>
      </w:rPr>
    </w:pPr>
    <w:r>
      <w:rPr>
        <w:noProof/>
        <w:lang w:val="pl-PL" w:eastAsia="pl-PL"/>
      </w:rPr>
      <w:drawing>
        <wp:anchor distT="0" distB="0" distL="114300" distR="114300" simplePos="0" relativeHeight="251659776" behindDoc="0" locked="0" layoutInCell="1" allowOverlap="1" wp14:anchorId="355BFD93" wp14:editId="4B1F5D8D">
          <wp:simplePos x="0" y="0"/>
          <wp:positionH relativeFrom="margin">
            <wp:posOffset>5814695</wp:posOffset>
          </wp:positionH>
          <wp:positionV relativeFrom="margin">
            <wp:posOffset>8768715</wp:posOffset>
          </wp:positionV>
          <wp:extent cx="850900" cy="765810"/>
          <wp:effectExtent l="0" t="0" r="0" b="0"/>
          <wp:wrapSquare wrapText="bothSides"/>
          <wp:docPr id="22" name="Obraz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50900" cy="7658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8629C9">
      <w:rPr>
        <w:rFonts w:ascii="Candara" w:hAnsi="Candara"/>
        <w:color w:val="7F7F7F"/>
        <w:sz w:val="18"/>
        <w:lang w:val="pl-PL"/>
      </w:rPr>
      <w:t xml:space="preserve"> </w:t>
    </w:r>
    <w:r w:rsidRPr="008629C9">
      <w:rPr>
        <w:rFonts w:ascii="Candara" w:hAnsi="Candara"/>
        <w:color w:val="7F7F7F"/>
        <w:sz w:val="18"/>
      </w:rPr>
      <w:t xml:space="preserve">      </w:t>
    </w:r>
  </w:p>
  <w:p w14:paraId="52198C13" w14:textId="5F42A8AD" w:rsidR="00251196" w:rsidRPr="004116BB" w:rsidRDefault="00251196" w:rsidP="008C2EC2">
    <w:pPr>
      <w:pStyle w:val="Stopka"/>
    </w:pPr>
    <w:r w:rsidRPr="008629C9">
      <w:rPr>
        <w:rFonts w:ascii="Candara" w:hAnsi="Candara"/>
        <w:color w:val="7F7F7F"/>
        <w:sz w:val="18"/>
      </w:rPr>
      <w:t xml:space="preserve">                             </w:t>
    </w:r>
  </w:p>
  <w:p w14:paraId="55AE04BF" w14:textId="2C997CEE" w:rsidR="00251196" w:rsidRPr="008C2EC2" w:rsidRDefault="00251196" w:rsidP="008C2EC2">
    <w:pPr>
      <w:pStyle w:val="Stopka"/>
    </w:pPr>
    <w:r w:rsidRPr="008C2EC2"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0C3AE87" w14:textId="12F01DF8" w:rsidR="00251196" w:rsidRPr="007830A7" w:rsidRDefault="00251196" w:rsidP="007830A7">
    <w:pPr>
      <w:pStyle w:val="Stopka"/>
      <w:tabs>
        <w:tab w:val="clear" w:pos="9072"/>
        <w:tab w:val="right" w:pos="10490"/>
      </w:tabs>
      <w:ind w:right="-1417" w:firstLine="0"/>
      <w:jc w:val="left"/>
    </w:pPr>
    <w:r>
      <w:rPr>
        <w:noProof/>
        <w:lang w:val="pl-PL" w:eastAsia="pl-PL"/>
      </w:rPr>
      <w:drawing>
        <wp:anchor distT="0" distB="0" distL="114300" distR="114300" simplePos="0" relativeHeight="251653632" behindDoc="0" locked="0" layoutInCell="1" allowOverlap="1" wp14:anchorId="175A6E96" wp14:editId="7AB5E2DA">
          <wp:simplePos x="0" y="0"/>
          <wp:positionH relativeFrom="margin">
            <wp:posOffset>5814060</wp:posOffset>
          </wp:positionH>
          <wp:positionV relativeFrom="margin">
            <wp:posOffset>9020175</wp:posOffset>
          </wp:positionV>
          <wp:extent cx="850900" cy="765810"/>
          <wp:effectExtent l="0" t="0" r="0" b="0"/>
          <wp:wrapSquare wrapText="bothSides"/>
          <wp:docPr id="21" name="Obraz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50900" cy="7658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pl-PL" w:eastAsia="pl-PL"/>
      </w:rPr>
      <w:drawing>
        <wp:inline distT="0" distB="0" distL="0" distR="0" wp14:anchorId="14CCC1CF" wp14:editId="363D7628">
          <wp:extent cx="4248150" cy="1257300"/>
          <wp:effectExtent l="0" t="0" r="0" b="0"/>
          <wp:docPr id="4" name="Obraz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48150" cy="1257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4057EA2" w14:textId="55053364" w:rsidR="00251196" w:rsidRPr="004116BB" w:rsidRDefault="00251196" w:rsidP="00E834E5">
    <w:pPr>
      <w:pStyle w:val="Stopka"/>
      <w:ind w:firstLine="0"/>
    </w:pPr>
    <w:r>
      <w:rPr>
        <w:noProof/>
        <w:lang w:val="pl-PL" w:eastAsia="pl-PL"/>
      </w:rPr>
      <w:drawing>
        <wp:anchor distT="0" distB="0" distL="114300" distR="114300" simplePos="0" relativeHeight="251664896" behindDoc="0" locked="0" layoutInCell="1" allowOverlap="1" wp14:anchorId="5EE01733" wp14:editId="3AD33E2E">
          <wp:simplePos x="0" y="0"/>
          <wp:positionH relativeFrom="margin">
            <wp:posOffset>5814060</wp:posOffset>
          </wp:positionH>
          <wp:positionV relativeFrom="margin">
            <wp:posOffset>8820150</wp:posOffset>
          </wp:positionV>
          <wp:extent cx="850900" cy="765810"/>
          <wp:effectExtent l="0" t="0" r="0" b="0"/>
          <wp:wrapSquare wrapText="bothSides"/>
          <wp:docPr id="24" name="Obraz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50900" cy="7658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8629C9">
      <w:rPr>
        <w:rFonts w:ascii="Candara" w:hAnsi="Candara"/>
        <w:color w:val="7F7F7F"/>
        <w:sz w:val="18"/>
      </w:rPr>
      <w:t xml:space="preserve">                             </w:t>
    </w:r>
  </w:p>
  <w:p w14:paraId="31D7D336" w14:textId="77777777" w:rsidR="00251196" w:rsidRPr="00F8712F" w:rsidRDefault="00251196" w:rsidP="007C04DE">
    <w:pPr>
      <w:spacing w:line="240" w:lineRule="auto"/>
      <w:rPr>
        <w:rFonts w:cs="Calibri"/>
      </w:rPr>
    </w:pPr>
  </w:p>
  <w:p w14:paraId="3FCE8799" w14:textId="77777777" w:rsidR="00251196" w:rsidRPr="00F8712F" w:rsidRDefault="00251196" w:rsidP="007C04DE">
    <w:pPr>
      <w:pStyle w:val="Stopka"/>
      <w:spacing w:line="240" w:lineRule="auto"/>
      <w:rPr>
        <w:rFonts w:cs="Calibri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A014FF8" w14:textId="77777777" w:rsidR="001B48B4" w:rsidRDefault="001B48B4" w:rsidP="004116BB">
      <w:r>
        <w:separator/>
      </w:r>
    </w:p>
  </w:footnote>
  <w:footnote w:type="continuationSeparator" w:id="0">
    <w:p w14:paraId="7D2D54B9" w14:textId="77777777" w:rsidR="001B48B4" w:rsidRDefault="001B48B4" w:rsidP="004116B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51F106F" w14:textId="5BB8EC6C" w:rsidR="00251196" w:rsidRDefault="00251196">
    <w:pPr>
      <w:pStyle w:val="Nagwek"/>
    </w:pPr>
    <w:r>
      <w:tab/>
    </w:r>
    <w:r>
      <w:rPr>
        <w:noProof/>
      </w:rPr>
      <w:drawing>
        <wp:inline distT="0" distB="0" distL="0" distR="0" wp14:anchorId="6052C899" wp14:editId="62E66C7F">
          <wp:extent cx="4912640" cy="514350"/>
          <wp:effectExtent l="0" t="0" r="2540" b="0"/>
          <wp:docPr id="19" name="Obraz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022254" cy="52582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ab/>
    </w:r>
    <w:r>
      <w:tab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BBD1B39" w14:textId="7D3CD691" w:rsidR="00251196" w:rsidRDefault="00251196" w:rsidP="00BC028A">
    <w:pPr>
      <w:pStyle w:val="Nagwek"/>
      <w:ind w:firstLine="0"/>
      <w:jc w:val="center"/>
    </w:pPr>
    <w:r>
      <w:rPr>
        <w:noProof/>
      </w:rPr>
      <w:drawing>
        <wp:inline distT="0" distB="0" distL="0" distR="0" wp14:anchorId="22007C07" wp14:editId="2772913E">
          <wp:extent cx="4912640" cy="514350"/>
          <wp:effectExtent l="0" t="0" r="2540" b="0"/>
          <wp:docPr id="8" name="Obraz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022254" cy="52582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7A5A55D" w14:textId="2369816E" w:rsidR="00251196" w:rsidRDefault="00251196">
    <w:pPr>
      <w:pStyle w:val="Nagwek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113DF7B" w14:textId="1A7377DC" w:rsidR="00251196" w:rsidRDefault="00251196" w:rsidP="00E834E5">
    <w:pPr>
      <w:pStyle w:val="Nagwek"/>
      <w:jc w:val="center"/>
    </w:pPr>
    <w:r>
      <w:rPr>
        <w:noProof/>
      </w:rPr>
      <w:drawing>
        <wp:inline distT="0" distB="0" distL="0" distR="0" wp14:anchorId="7134CF45" wp14:editId="28748DDF">
          <wp:extent cx="5734050" cy="723900"/>
          <wp:effectExtent l="0" t="0" r="0" b="0"/>
          <wp:docPr id="9" name="Obraz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34050" cy="723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1930C85" w14:textId="2C623193" w:rsidR="00251196" w:rsidRDefault="00251196" w:rsidP="00E834E5">
    <w:pPr>
      <w:pStyle w:val="Nagwek"/>
      <w:jc w:val="center"/>
    </w:pPr>
    <w:r>
      <w:rPr>
        <w:noProof/>
      </w:rPr>
      <w:drawing>
        <wp:inline distT="0" distB="0" distL="0" distR="0" wp14:anchorId="2226CE0F" wp14:editId="18CDDB49">
          <wp:extent cx="5734050" cy="723900"/>
          <wp:effectExtent l="0" t="0" r="0" b="0"/>
          <wp:docPr id="10" name="Obraz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34050" cy="723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3764B8"/>
    <w:multiLevelType w:val="hybridMultilevel"/>
    <w:tmpl w:val="76D68392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1D154E4"/>
    <w:multiLevelType w:val="hybridMultilevel"/>
    <w:tmpl w:val="94945628"/>
    <w:lvl w:ilvl="0" w:tplc="3F74AF20">
      <w:start w:val="1"/>
      <w:numFmt w:val="decimal"/>
      <w:lvlText w:val="%1."/>
      <w:lvlJc w:val="left"/>
      <w:pPr>
        <w:ind w:left="720" w:hanging="360"/>
      </w:pPr>
      <w:rPr>
        <w:rFonts w:ascii="Candara" w:hAnsi="Candara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1DB4CC8"/>
    <w:multiLevelType w:val="hybridMultilevel"/>
    <w:tmpl w:val="B9BACCEE"/>
    <w:lvl w:ilvl="0" w:tplc="B240C098">
      <w:start w:val="10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4167DEA"/>
    <w:multiLevelType w:val="hybridMultilevel"/>
    <w:tmpl w:val="92847F46"/>
    <w:lvl w:ilvl="0" w:tplc="FE6E4996">
      <w:start w:val="3"/>
      <w:numFmt w:val="bullet"/>
      <w:lvlText w:val="-"/>
      <w:lvlJc w:val="left"/>
      <w:pPr>
        <w:ind w:left="720" w:hanging="360"/>
      </w:pPr>
      <w:rPr>
        <w:rFonts w:ascii="Times New Roman" w:hAnsi="Times New Roman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64D625B"/>
    <w:multiLevelType w:val="hybridMultilevel"/>
    <w:tmpl w:val="23CE0D9C"/>
    <w:lvl w:ilvl="0" w:tplc="B240C098">
      <w:start w:val="10"/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06F47811"/>
    <w:multiLevelType w:val="hybridMultilevel"/>
    <w:tmpl w:val="EF4CD504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0A493F71"/>
    <w:multiLevelType w:val="hybridMultilevel"/>
    <w:tmpl w:val="27F8B624"/>
    <w:lvl w:ilvl="0" w:tplc="F9AE195E">
      <w:start w:val="1"/>
      <w:numFmt w:val="bullet"/>
      <w:lvlText w:val="-"/>
      <w:lvlJc w:val="left"/>
      <w:pPr>
        <w:ind w:left="1080" w:hanging="360"/>
      </w:pPr>
      <w:rPr>
        <w:rFonts w:ascii="Candara" w:hAnsi="Candara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>
    <w:nsid w:val="0AAC1242"/>
    <w:multiLevelType w:val="multilevel"/>
    <w:tmpl w:val="95D24186"/>
    <w:lvl w:ilvl="0">
      <w:start w:val="1"/>
      <w:numFmt w:val="upperRoman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70"/>
        </w:tabs>
        <w:ind w:left="1070" w:hanging="360"/>
      </w:pPr>
      <w:rPr>
        <w:rFonts w:hint="default"/>
        <w:b w:val="0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8">
    <w:nsid w:val="0C873698"/>
    <w:multiLevelType w:val="hybridMultilevel"/>
    <w:tmpl w:val="371A6FD4"/>
    <w:lvl w:ilvl="0" w:tplc="B240C098">
      <w:start w:val="10"/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>
    <w:nsid w:val="14EC4971"/>
    <w:multiLevelType w:val="hybridMultilevel"/>
    <w:tmpl w:val="C046D8C6"/>
    <w:lvl w:ilvl="0" w:tplc="CC9E419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  <w:sz w:val="20"/>
        <w:szCs w:val="20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B5D7630"/>
    <w:multiLevelType w:val="multilevel"/>
    <w:tmpl w:val="95D24186"/>
    <w:lvl w:ilvl="0">
      <w:start w:val="1"/>
      <w:numFmt w:val="upperRoman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Letter"/>
      <w:lvlText w:val="%3)"/>
      <w:lvlJc w:val="left"/>
      <w:pPr>
        <w:tabs>
          <w:tab w:val="num" w:pos="1070"/>
        </w:tabs>
        <w:ind w:left="1070" w:hanging="360"/>
      </w:pPr>
      <w:rPr>
        <w:rFonts w:hint="default"/>
        <w:b w:val="0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1">
    <w:nsid w:val="1E3354B7"/>
    <w:multiLevelType w:val="hybridMultilevel"/>
    <w:tmpl w:val="5B505E52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2222329F"/>
    <w:multiLevelType w:val="hybridMultilevel"/>
    <w:tmpl w:val="72D4A3AA"/>
    <w:lvl w:ilvl="0" w:tplc="3F74AF20">
      <w:start w:val="1"/>
      <w:numFmt w:val="decimal"/>
      <w:lvlText w:val="%1."/>
      <w:lvlJc w:val="left"/>
      <w:pPr>
        <w:ind w:left="720" w:hanging="360"/>
      </w:pPr>
      <w:rPr>
        <w:rFonts w:ascii="Candara" w:hAnsi="Candara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3DD1E9B"/>
    <w:multiLevelType w:val="hybridMultilevel"/>
    <w:tmpl w:val="BE160BE0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27092F6D"/>
    <w:multiLevelType w:val="hybridMultilevel"/>
    <w:tmpl w:val="54743E98"/>
    <w:lvl w:ilvl="0" w:tplc="DAC4104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4695534"/>
    <w:multiLevelType w:val="hybridMultilevel"/>
    <w:tmpl w:val="EA80B196"/>
    <w:lvl w:ilvl="0" w:tplc="B240C098">
      <w:start w:val="10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5AD6D6A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>
    <w:nsid w:val="36E41976"/>
    <w:multiLevelType w:val="hybridMultilevel"/>
    <w:tmpl w:val="F9FAB43A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389B528E"/>
    <w:multiLevelType w:val="multilevel"/>
    <w:tmpl w:val="D25A801C"/>
    <w:lvl w:ilvl="0">
      <w:start w:val="1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765" w:hanging="40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6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19">
    <w:nsid w:val="3B0C080C"/>
    <w:multiLevelType w:val="hybridMultilevel"/>
    <w:tmpl w:val="E5B6F3D6"/>
    <w:lvl w:ilvl="0" w:tplc="F9AE195E">
      <w:start w:val="1"/>
      <w:numFmt w:val="bullet"/>
      <w:lvlText w:val="-"/>
      <w:lvlJc w:val="left"/>
      <w:pPr>
        <w:ind w:left="1080" w:hanging="360"/>
      </w:pPr>
      <w:rPr>
        <w:rFonts w:ascii="Candara" w:hAnsi="Candara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C3F7BBF"/>
    <w:multiLevelType w:val="hybridMultilevel"/>
    <w:tmpl w:val="3FC0F8E6"/>
    <w:lvl w:ilvl="0" w:tplc="DAC4104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4B87B47"/>
    <w:multiLevelType w:val="hybridMultilevel"/>
    <w:tmpl w:val="46B4D242"/>
    <w:lvl w:ilvl="0" w:tplc="B240C098">
      <w:start w:val="10"/>
      <w:numFmt w:val="bullet"/>
      <w:lvlText w:val="-"/>
      <w:lvlJc w:val="left"/>
      <w:pPr>
        <w:ind w:left="1512" w:hanging="360"/>
      </w:pPr>
      <w:rPr>
        <w:rFonts w:ascii="Arial" w:eastAsia="Times New Roman" w:hAnsi="Arial" w:cs="Arial" w:hint="default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22">
    <w:nsid w:val="468F287B"/>
    <w:multiLevelType w:val="hybridMultilevel"/>
    <w:tmpl w:val="8424D2B8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>
    <w:nsid w:val="5AF939F3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4">
    <w:nsid w:val="62A76C86"/>
    <w:multiLevelType w:val="hybridMultilevel"/>
    <w:tmpl w:val="643CD38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67A918D0"/>
    <w:multiLevelType w:val="hybridMultilevel"/>
    <w:tmpl w:val="38DCE02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86F31F4"/>
    <w:multiLevelType w:val="hybridMultilevel"/>
    <w:tmpl w:val="2DCC6022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>
    <w:nsid w:val="6C694A66"/>
    <w:multiLevelType w:val="hybridMultilevel"/>
    <w:tmpl w:val="EB968888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8">
    <w:nsid w:val="6DB575B8"/>
    <w:multiLevelType w:val="hybridMultilevel"/>
    <w:tmpl w:val="4E3CB6B6"/>
    <w:lvl w:ilvl="0" w:tplc="F9AE195E">
      <w:start w:val="1"/>
      <w:numFmt w:val="bullet"/>
      <w:lvlText w:val="-"/>
      <w:lvlJc w:val="left"/>
      <w:pPr>
        <w:ind w:left="1080" w:hanging="360"/>
      </w:pPr>
      <w:rPr>
        <w:rFonts w:ascii="Candara" w:hAnsi="Candara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9">
    <w:nsid w:val="732D53EF"/>
    <w:multiLevelType w:val="hybridMultilevel"/>
    <w:tmpl w:val="9C98D9EA"/>
    <w:lvl w:ilvl="0" w:tplc="B240C098">
      <w:start w:val="10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9B44247"/>
    <w:multiLevelType w:val="hybridMultilevel"/>
    <w:tmpl w:val="D556BE96"/>
    <w:lvl w:ilvl="0" w:tplc="DAC41044">
      <w:start w:val="1"/>
      <w:numFmt w:val="bullet"/>
      <w:lvlText w:val=""/>
      <w:lvlJc w:val="left"/>
      <w:pPr>
        <w:ind w:left="75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7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9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1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3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5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7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9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18" w:hanging="360"/>
      </w:pPr>
      <w:rPr>
        <w:rFonts w:ascii="Wingdings" w:hAnsi="Wingdings" w:hint="default"/>
      </w:rPr>
    </w:lvl>
  </w:abstractNum>
  <w:abstractNum w:abstractNumId="31">
    <w:nsid w:val="79B853AB"/>
    <w:multiLevelType w:val="hybridMultilevel"/>
    <w:tmpl w:val="372E399C"/>
    <w:lvl w:ilvl="0" w:tplc="DAC41044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">
    <w:nsid w:val="7DB300C1"/>
    <w:multiLevelType w:val="hybridMultilevel"/>
    <w:tmpl w:val="2048B87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</w:num>
  <w:num w:numId="2">
    <w:abstractNumId w:val="9"/>
  </w:num>
  <w:num w:numId="3">
    <w:abstractNumId w:val="4"/>
  </w:num>
  <w:num w:numId="4">
    <w:abstractNumId w:val="15"/>
  </w:num>
  <w:num w:numId="5">
    <w:abstractNumId w:val="8"/>
  </w:num>
  <w:num w:numId="6">
    <w:abstractNumId w:val="2"/>
  </w:num>
  <w:num w:numId="7">
    <w:abstractNumId w:val="21"/>
  </w:num>
  <w:num w:numId="8">
    <w:abstractNumId w:val="14"/>
  </w:num>
  <w:num w:numId="9">
    <w:abstractNumId w:val="20"/>
  </w:num>
  <w:num w:numId="10">
    <w:abstractNumId w:val="31"/>
  </w:num>
  <w:num w:numId="11">
    <w:abstractNumId w:val="30"/>
  </w:num>
  <w:num w:numId="12">
    <w:abstractNumId w:val="29"/>
  </w:num>
  <w:num w:numId="13">
    <w:abstractNumId w:val="32"/>
  </w:num>
  <w:num w:numId="14">
    <w:abstractNumId w:val="25"/>
  </w:num>
  <w:num w:numId="15">
    <w:abstractNumId w:val="10"/>
  </w:num>
  <w:num w:numId="16">
    <w:abstractNumId w:val="7"/>
  </w:num>
  <w:num w:numId="17">
    <w:abstractNumId w:val="3"/>
  </w:num>
  <w:num w:numId="18">
    <w:abstractNumId w:val="18"/>
  </w:num>
  <w:num w:numId="19">
    <w:abstractNumId w:val="19"/>
  </w:num>
  <w:num w:numId="20">
    <w:abstractNumId w:val="26"/>
  </w:num>
  <w:num w:numId="21">
    <w:abstractNumId w:val="17"/>
  </w:num>
  <w:num w:numId="22">
    <w:abstractNumId w:val="22"/>
  </w:num>
  <w:num w:numId="23">
    <w:abstractNumId w:val="11"/>
  </w:num>
  <w:num w:numId="24">
    <w:abstractNumId w:val="27"/>
  </w:num>
  <w:num w:numId="25">
    <w:abstractNumId w:val="13"/>
  </w:num>
  <w:num w:numId="26">
    <w:abstractNumId w:val="5"/>
  </w:num>
  <w:num w:numId="27">
    <w:abstractNumId w:val="6"/>
  </w:num>
  <w:num w:numId="28">
    <w:abstractNumId w:val="28"/>
  </w:num>
  <w:num w:numId="29">
    <w:abstractNumId w:val="0"/>
  </w:num>
  <w:num w:numId="30">
    <w:abstractNumId w:val="24"/>
  </w:num>
  <w:num w:numId="31">
    <w:abstractNumId w:val="1"/>
  </w:num>
  <w:num w:numId="32">
    <w:abstractNumId w:val="23"/>
  </w:num>
  <w:num w:numId="33">
    <w:abstractNumId w:val="12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attachedTemplate r:id="rId1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67F79"/>
    <w:rsid w:val="00012BFB"/>
    <w:rsid w:val="000142A7"/>
    <w:rsid w:val="000157FE"/>
    <w:rsid w:val="00015E4C"/>
    <w:rsid w:val="000161DD"/>
    <w:rsid w:val="000232AE"/>
    <w:rsid w:val="00024316"/>
    <w:rsid w:val="0003168B"/>
    <w:rsid w:val="0003260E"/>
    <w:rsid w:val="00040BEE"/>
    <w:rsid w:val="000475B1"/>
    <w:rsid w:val="000558AE"/>
    <w:rsid w:val="000575B9"/>
    <w:rsid w:val="00067057"/>
    <w:rsid w:val="00067F79"/>
    <w:rsid w:val="00074CFE"/>
    <w:rsid w:val="00076BAD"/>
    <w:rsid w:val="0007792D"/>
    <w:rsid w:val="00077CDA"/>
    <w:rsid w:val="00083D4F"/>
    <w:rsid w:val="00084A75"/>
    <w:rsid w:val="000861C9"/>
    <w:rsid w:val="000A35F3"/>
    <w:rsid w:val="000A4DB1"/>
    <w:rsid w:val="000A7E67"/>
    <w:rsid w:val="000B0AE2"/>
    <w:rsid w:val="000B1938"/>
    <w:rsid w:val="000C1D55"/>
    <w:rsid w:val="000C3DF9"/>
    <w:rsid w:val="000D7617"/>
    <w:rsid w:val="000E15EB"/>
    <w:rsid w:val="000E326B"/>
    <w:rsid w:val="000E633D"/>
    <w:rsid w:val="000F1FD0"/>
    <w:rsid w:val="000F2401"/>
    <w:rsid w:val="000F268C"/>
    <w:rsid w:val="000F4E60"/>
    <w:rsid w:val="000F6935"/>
    <w:rsid w:val="001062AE"/>
    <w:rsid w:val="00106B65"/>
    <w:rsid w:val="00110B18"/>
    <w:rsid w:val="001129D4"/>
    <w:rsid w:val="001155CA"/>
    <w:rsid w:val="00126CB9"/>
    <w:rsid w:val="001313CE"/>
    <w:rsid w:val="001321AE"/>
    <w:rsid w:val="001367F2"/>
    <w:rsid w:val="0014175D"/>
    <w:rsid w:val="001518D2"/>
    <w:rsid w:val="00157FE9"/>
    <w:rsid w:val="00161B9A"/>
    <w:rsid w:val="00166CC3"/>
    <w:rsid w:val="00171AE7"/>
    <w:rsid w:val="00172D84"/>
    <w:rsid w:val="00174F5E"/>
    <w:rsid w:val="0017660A"/>
    <w:rsid w:val="00182606"/>
    <w:rsid w:val="00182D29"/>
    <w:rsid w:val="00190C11"/>
    <w:rsid w:val="00192BC4"/>
    <w:rsid w:val="0019307D"/>
    <w:rsid w:val="00197103"/>
    <w:rsid w:val="001A4199"/>
    <w:rsid w:val="001B3EC6"/>
    <w:rsid w:val="001B48B4"/>
    <w:rsid w:val="001B7EB0"/>
    <w:rsid w:val="001C0B4C"/>
    <w:rsid w:val="001C1FAC"/>
    <w:rsid w:val="001C22D6"/>
    <w:rsid w:val="001D2182"/>
    <w:rsid w:val="001E0438"/>
    <w:rsid w:val="001E43E5"/>
    <w:rsid w:val="001E46E9"/>
    <w:rsid w:val="001F00D9"/>
    <w:rsid w:val="001F015F"/>
    <w:rsid w:val="001F0B5D"/>
    <w:rsid w:val="001F0FD1"/>
    <w:rsid w:val="001F155D"/>
    <w:rsid w:val="001F4A8F"/>
    <w:rsid w:val="001F5797"/>
    <w:rsid w:val="001F58E1"/>
    <w:rsid w:val="001F6444"/>
    <w:rsid w:val="00202B5B"/>
    <w:rsid w:val="002045DB"/>
    <w:rsid w:val="00205FEA"/>
    <w:rsid w:val="00207481"/>
    <w:rsid w:val="00211447"/>
    <w:rsid w:val="00213912"/>
    <w:rsid w:val="00217096"/>
    <w:rsid w:val="0022171F"/>
    <w:rsid w:val="00222D6C"/>
    <w:rsid w:val="002250DA"/>
    <w:rsid w:val="002250EE"/>
    <w:rsid w:val="002258AF"/>
    <w:rsid w:val="0023071C"/>
    <w:rsid w:val="00230AA5"/>
    <w:rsid w:val="00237528"/>
    <w:rsid w:val="00243BF4"/>
    <w:rsid w:val="00245CE5"/>
    <w:rsid w:val="002510CA"/>
    <w:rsid w:val="00251196"/>
    <w:rsid w:val="002563A8"/>
    <w:rsid w:val="00257C70"/>
    <w:rsid w:val="00263747"/>
    <w:rsid w:val="00264561"/>
    <w:rsid w:val="0026643B"/>
    <w:rsid w:val="0027189E"/>
    <w:rsid w:val="00272FCB"/>
    <w:rsid w:val="00275ABD"/>
    <w:rsid w:val="002817C3"/>
    <w:rsid w:val="00287558"/>
    <w:rsid w:val="00287EF0"/>
    <w:rsid w:val="0029222F"/>
    <w:rsid w:val="0029299F"/>
    <w:rsid w:val="0029466A"/>
    <w:rsid w:val="002952E5"/>
    <w:rsid w:val="00295AA0"/>
    <w:rsid w:val="00296877"/>
    <w:rsid w:val="00297551"/>
    <w:rsid w:val="002A2A7F"/>
    <w:rsid w:val="002A44EC"/>
    <w:rsid w:val="002A5540"/>
    <w:rsid w:val="002B0447"/>
    <w:rsid w:val="002B07D0"/>
    <w:rsid w:val="002B4844"/>
    <w:rsid w:val="002B4B3D"/>
    <w:rsid w:val="002B6399"/>
    <w:rsid w:val="002B73D1"/>
    <w:rsid w:val="002C100D"/>
    <w:rsid w:val="002C13A7"/>
    <w:rsid w:val="002C459B"/>
    <w:rsid w:val="002C5EE2"/>
    <w:rsid w:val="002C73EF"/>
    <w:rsid w:val="002D087D"/>
    <w:rsid w:val="002D10C6"/>
    <w:rsid w:val="002D1428"/>
    <w:rsid w:val="002D32AC"/>
    <w:rsid w:val="002D5C6E"/>
    <w:rsid w:val="002D63D7"/>
    <w:rsid w:val="002E0A33"/>
    <w:rsid w:val="002F2930"/>
    <w:rsid w:val="002F490B"/>
    <w:rsid w:val="00304BF0"/>
    <w:rsid w:val="0030525F"/>
    <w:rsid w:val="0031118C"/>
    <w:rsid w:val="00311D90"/>
    <w:rsid w:val="00311DDC"/>
    <w:rsid w:val="00312227"/>
    <w:rsid w:val="00312C5E"/>
    <w:rsid w:val="00314E88"/>
    <w:rsid w:val="003169C6"/>
    <w:rsid w:val="00317963"/>
    <w:rsid w:val="003211F2"/>
    <w:rsid w:val="00321A81"/>
    <w:rsid w:val="00324E74"/>
    <w:rsid w:val="00327F02"/>
    <w:rsid w:val="00330B85"/>
    <w:rsid w:val="00335BE7"/>
    <w:rsid w:val="00337B16"/>
    <w:rsid w:val="00337DD0"/>
    <w:rsid w:val="00343651"/>
    <w:rsid w:val="00346345"/>
    <w:rsid w:val="003473CD"/>
    <w:rsid w:val="003571C7"/>
    <w:rsid w:val="00361B7A"/>
    <w:rsid w:val="0036312D"/>
    <w:rsid w:val="00366134"/>
    <w:rsid w:val="003709BC"/>
    <w:rsid w:val="003728AE"/>
    <w:rsid w:val="00374FA5"/>
    <w:rsid w:val="00376A63"/>
    <w:rsid w:val="00376FCF"/>
    <w:rsid w:val="0037781B"/>
    <w:rsid w:val="00381E4E"/>
    <w:rsid w:val="00385A0D"/>
    <w:rsid w:val="00386323"/>
    <w:rsid w:val="00396C02"/>
    <w:rsid w:val="00397CFE"/>
    <w:rsid w:val="00397F39"/>
    <w:rsid w:val="003A17DE"/>
    <w:rsid w:val="003A1E2E"/>
    <w:rsid w:val="003A1F81"/>
    <w:rsid w:val="003A2C1E"/>
    <w:rsid w:val="003A479C"/>
    <w:rsid w:val="003A52C1"/>
    <w:rsid w:val="003A5BF3"/>
    <w:rsid w:val="003A7DE0"/>
    <w:rsid w:val="003B4C3D"/>
    <w:rsid w:val="003B5CD3"/>
    <w:rsid w:val="003C47A8"/>
    <w:rsid w:val="003C63D4"/>
    <w:rsid w:val="003C74CF"/>
    <w:rsid w:val="003D5CD8"/>
    <w:rsid w:val="003E03A9"/>
    <w:rsid w:val="003E1F82"/>
    <w:rsid w:val="003E2287"/>
    <w:rsid w:val="003E3F19"/>
    <w:rsid w:val="003E5127"/>
    <w:rsid w:val="003F1D8D"/>
    <w:rsid w:val="003F5E94"/>
    <w:rsid w:val="003F7806"/>
    <w:rsid w:val="00401318"/>
    <w:rsid w:val="004116BB"/>
    <w:rsid w:val="00412177"/>
    <w:rsid w:val="00412DEB"/>
    <w:rsid w:val="00416BB6"/>
    <w:rsid w:val="004201F1"/>
    <w:rsid w:val="00420691"/>
    <w:rsid w:val="00424044"/>
    <w:rsid w:val="00425791"/>
    <w:rsid w:val="0043399E"/>
    <w:rsid w:val="00433BCF"/>
    <w:rsid w:val="00436A0F"/>
    <w:rsid w:val="00441F2C"/>
    <w:rsid w:val="0044678D"/>
    <w:rsid w:val="00447675"/>
    <w:rsid w:val="004506E4"/>
    <w:rsid w:val="00451A9C"/>
    <w:rsid w:val="00455809"/>
    <w:rsid w:val="00463271"/>
    <w:rsid w:val="00465213"/>
    <w:rsid w:val="00474EC6"/>
    <w:rsid w:val="0047722D"/>
    <w:rsid w:val="004826C1"/>
    <w:rsid w:val="00486399"/>
    <w:rsid w:val="00490B98"/>
    <w:rsid w:val="00491C6F"/>
    <w:rsid w:val="004A32A5"/>
    <w:rsid w:val="004A5977"/>
    <w:rsid w:val="004B279D"/>
    <w:rsid w:val="004B5F77"/>
    <w:rsid w:val="004B5FDE"/>
    <w:rsid w:val="004C0932"/>
    <w:rsid w:val="004C0A35"/>
    <w:rsid w:val="004D7E2D"/>
    <w:rsid w:val="004E2FBA"/>
    <w:rsid w:val="004E5579"/>
    <w:rsid w:val="004F2E77"/>
    <w:rsid w:val="004F4196"/>
    <w:rsid w:val="004F4E09"/>
    <w:rsid w:val="004F53A7"/>
    <w:rsid w:val="004F63E7"/>
    <w:rsid w:val="004F6986"/>
    <w:rsid w:val="004F79F1"/>
    <w:rsid w:val="00500414"/>
    <w:rsid w:val="00501B9B"/>
    <w:rsid w:val="005028B4"/>
    <w:rsid w:val="00502E01"/>
    <w:rsid w:val="00502F99"/>
    <w:rsid w:val="0050327A"/>
    <w:rsid w:val="005040C6"/>
    <w:rsid w:val="0050633A"/>
    <w:rsid w:val="00513200"/>
    <w:rsid w:val="00513A97"/>
    <w:rsid w:val="0052109A"/>
    <w:rsid w:val="005230DC"/>
    <w:rsid w:val="0052379A"/>
    <w:rsid w:val="00523AF3"/>
    <w:rsid w:val="00526465"/>
    <w:rsid w:val="00530193"/>
    <w:rsid w:val="005371AB"/>
    <w:rsid w:val="00537E80"/>
    <w:rsid w:val="00542033"/>
    <w:rsid w:val="0054538C"/>
    <w:rsid w:val="00545BE7"/>
    <w:rsid w:val="00546D54"/>
    <w:rsid w:val="0055010C"/>
    <w:rsid w:val="00554746"/>
    <w:rsid w:val="00556B61"/>
    <w:rsid w:val="00561E81"/>
    <w:rsid w:val="005631BD"/>
    <w:rsid w:val="0056704B"/>
    <w:rsid w:val="0056744D"/>
    <w:rsid w:val="00570D6E"/>
    <w:rsid w:val="00571ED3"/>
    <w:rsid w:val="00573E5F"/>
    <w:rsid w:val="00575A81"/>
    <w:rsid w:val="0057697D"/>
    <w:rsid w:val="00577A91"/>
    <w:rsid w:val="00580DCA"/>
    <w:rsid w:val="00587A22"/>
    <w:rsid w:val="005959F5"/>
    <w:rsid w:val="00596D0A"/>
    <w:rsid w:val="005A1D08"/>
    <w:rsid w:val="005A3CBA"/>
    <w:rsid w:val="005A4468"/>
    <w:rsid w:val="005A6F44"/>
    <w:rsid w:val="005A7DB4"/>
    <w:rsid w:val="005B0FA8"/>
    <w:rsid w:val="005B1974"/>
    <w:rsid w:val="005B47D7"/>
    <w:rsid w:val="005C0ED9"/>
    <w:rsid w:val="005C3991"/>
    <w:rsid w:val="005C40C7"/>
    <w:rsid w:val="005C4F7B"/>
    <w:rsid w:val="005C5F5A"/>
    <w:rsid w:val="005D0045"/>
    <w:rsid w:val="005D0E22"/>
    <w:rsid w:val="005D146F"/>
    <w:rsid w:val="005D4E8B"/>
    <w:rsid w:val="005D6595"/>
    <w:rsid w:val="005E2279"/>
    <w:rsid w:val="005E5E76"/>
    <w:rsid w:val="005E5F76"/>
    <w:rsid w:val="005E6836"/>
    <w:rsid w:val="005E7450"/>
    <w:rsid w:val="005F068E"/>
    <w:rsid w:val="005F43B0"/>
    <w:rsid w:val="005F46CE"/>
    <w:rsid w:val="005F6C82"/>
    <w:rsid w:val="00605B8E"/>
    <w:rsid w:val="00614EF1"/>
    <w:rsid w:val="00624624"/>
    <w:rsid w:val="0062562C"/>
    <w:rsid w:val="0062650D"/>
    <w:rsid w:val="00627A6A"/>
    <w:rsid w:val="00643FF4"/>
    <w:rsid w:val="00645F80"/>
    <w:rsid w:val="0064671A"/>
    <w:rsid w:val="006545E3"/>
    <w:rsid w:val="00660B6B"/>
    <w:rsid w:val="00660F4B"/>
    <w:rsid w:val="00667B52"/>
    <w:rsid w:val="006706D5"/>
    <w:rsid w:val="00672B00"/>
    <w:rsid w:val="00672C96"/>
    <w:rsid w:val="006734E7"/>
    <w:rsid w:val="00673B04"/>
    <w:rsid w:val="006753D3"/>
    <w:rsid w:val="00680BE6"/>
    <w:rsid w:val="0068314C"/>
    <w:rsid w:val="006913CF"/>
    <w:rsid w:val="006915FC"/>
    <w:rsid w:val="00691FBF"/>
    <w:rsid w:val="00695CB2"/>
    <w:rsid w:val="006977C3"/>
    <w:rsid w:val="006A02FE"/>
    <w:rsid w:val="006A1F09"/>
    <w:rsid w:val="006A2488"/>
    <w:rsid w:val="006A3BAC"/>
    <w:rsid w:val="006A6686"/>
    <w:rsid w:val="006B14A2"/>
    <w:rsid w:val="006B1A08"/>
    <w:rsid w:val="006C280A"/>
    <w:rsid w:val="006D0293"/>
    <w:rsid w:val="006D2803"/>
    <w:rsid w:val="006E459B"/>
    <w:rsid w:val="006E4EA2"/>
    <w:rsid w:val="006E6529"/>
    <w:rsid w:val="006E73E4"/>
    <w:rsid w:val="006E7C36"/>
    <w:rsid w:val="006F047B"/>
    <w:rsid w:val="006F130B"/>
    <w:rsid w:val="006F259C"/>
    <w:rsid w:val="00700821"/>
    <w:rsid w:val="00706E99"/>
    <w:rsid w:val="00711BA6"/>
    <w:rsid w:val="00712737"/>
    <w:rsid w:val="007144B0"/>
    <w:rsid w:val="00715482"/>
    <w:rsid w:val="00717DF0"/>
    <w:rsid w:val="0072156D"/>
    <w:rsid w:val="007279FD"/>
    <w:rsid w:val="00734236"/>
    <w:rsid w:val="00735C39"/>
    <w:rsid w:val="00736381"/>
    <w:rsid w:val="007369B8"/>
    <w:rsid w:val="007370D4"/>
    <w:rsid w:val="007430B7"/>
    <w:rsid w:val="00743544"/>
    <w:rsid w:val="00744CF4"/>
    <w:rsid w:val="00756BBC"/>
    <w:rsid w:val="00760C1D"/>
    <w:rsid w:val="00761ED8"/>
    <w:rsid w:val="00762DED"/>
    <w:rsid w:val="00767D3A"/>
    <w:rsid w:val="00774A96"/>
    <w:rsid w:val="007760A9"/>
    <w:rsid w:val="007830A7"/>
    <w:rsid w:val="00784630"/>
    <w:rsid w:val="00790D33"/>
    <w:rsid w:val="00792E4F"/>
    <w:rsid w:val="007953DF"/>
    <w:rsid w:val="00796654"/>
    <w:rsid w:val="007A066D"/>
    <w:rsid w:val="007A4EAD"/>
    <w:rsid w:val="007A4EDB"/>
    <w:rsid w:val="007A61DF"/>
    <w:rsid w:val="007A6998"/>
    <w:rsid w:val="007B18D6"/>
    <w:rsid w:val="007B3CC0"/>
    <w:rsid w:val="007C04DE"/>
    <w:rsid w:val="007C0CCA"/>
    <w:rsid w:val="007C167E"/>
    <w:rsid w:val="007C52CF"/>
    <w:rsid w:val="007D21E5"/>
    <w:rsid w:val="007D63EF"/>
    <w:rsid w:val="007E6E27"/>
    <w:rsid w:val="007E6E81"/>
    <w:rsid w:val="007F31FE"/>
    <w:rsid w:val="007F78E2"/>
    <w:rsid w:val="007F7A04"/>
    <w:rsid w:val="008041B9"/>
    <w:rsid w:val="008076F9"/>
    <w:rsid w:val="008115E7"/>
    <w:rsid w:val="0081215E"/>
    <w:rsid w:val="0081230A"/>
    <w:rsid w:val="00812A9D"/>
    <w:rsid w:val="00814DED"/>
    <w:rsid w:val="008202A2"/>
    <w:rsid w:val="00821A50"/>
    <w:rsid w:val="008260DF"/>
    <w:rsid w:val="00827EE4"/>
    <w:rsid w:val="00831E72"/>
    <w:rsid w:val="008339B1"/>
    <w:rsid w:val="0083655B"/>
    <w:rsid w:val="0084623C"/>
    <w:rsid w:val="008471C9"/>
    <w:rsid w:val="00851D2E"/>
    <w:rsid w:val="00853DCC"/>
    <w:rsid w:val="00854438"/>
    <w:rsid w:val="0085481E"/>
    <w:rsid w:val="0086258B"/>
    <w:rsid w:val="008629C9"/>
    <w:rsid w:val="00863862"/>
    <w:rsid w:val="00863F3D"/>
    <w:rsid w:val="0086680D"/>
    <w:rsid w:val="00874280"/>
    <w:rsid w:val="0087585D"/>
    <w:rsid w:val="008768F5"/>
    <w:rsid w:val="00880951"/>
    <w:rsid w:val="00882377"/>
    <w:rsid w:val="00884C97"/>
    <w:rsid w:val="00893ED9"/>
    <w:rsid w:val="00895606"/>
    <w:rsid w:val="00897B92"/>
    <w:rsid w:val="008A209A"/>
    <w:rsid w:val="008A2F62"/>
    <w:rsid w:val="008A7A4A"/>
    <w:rsid w:val="008B4308"/>
    <w:rsid w:val="008B7229"/>
    <w:rsid w:val="008B73BB"/>
    <w:rsid w:val="008B7A42"/>
    <w:rsid w:val="008C226F"/>
    <w:rsid w:val="008C2EC2"/>
    <w:rsid w:val="008C77D5"/>
    <w:rsid w:val="008C7871"/>
    <w:rsid w:val="008D1213"/>
    <w:rsid w:val="008D131D"/>
    <w:rsid w:val="008D36A7"/>
    <w:rsid w:val="008D61DE"/>
    <w:rsid w:val="008E03C4"/>
    <w:rsid w:val="008E16B4"/>
    <w:rsid w:val="008E25FD"/>
    <w:rsid w:val="008E4722"/>
    <w:rsid w:val="008E5E33"/>
    <w:rsid w:val="008E7E8C"/>
    <w:rsid w:val="008E7F05"/>
    <w:rsid w:val="008E7FB3"/>
    <w:rsid w:val="008F29C8"/>
    <w:rsid w:val="008F5687"/>
    <w:rsid w:val="008F5A19"/>
    <w:rsid w:val="008F6029"/>
    <w:rsid w:val="008F6209"/>
    <w:rsid w:val="008F631B"/>
    <w:rsid w:val="008F6638"/>
    <w:rsid w:val="008F77B2"/>
    <w:rsid w:val="009024C9"/>
    <w:rsid w:val="00903A08"/>
    <w:rsid w:val="009043A6"/>
    <w:rsid w:val="00905744"/>
    <w:rsid w:val="009069C6"/>
    <w:rsid w:val="00906B87"/>
    <w:rsid w:val="00906EFB"/>
    <w:rsid w:val="00914B36"/>
    <w:rsid w:val="00917B12"/>
    <w:rsid w:val="00922233"/>
    <w:rsid w:val="0092364D"/>
    <w:rsid w:val="009239E3"/>
    <w:rsid w:val="00923E1B"/>
    <w:rsid w:val="00924069"/>
    <w:rsid w:val="00924EB7"/>
    <w:rsid w:val="00926349"/>
    <w:rsid w:val="009277E6"/>
    <w:rsid w:val="00927C90"/>
    <w:rsid w:val="00930EB3"/>
    <w:rsid w:val="00933E58"/>
    <w:rsid w:val="0093446D"/>
    <w:rsid w:val="00934A6D"/>
    <w:rsid w:val="00936399"/>
    <w:rsid w:val="009369B4"/>
    <w:rsid w:val="00941CDF"/>
    <w:rsid w:val="009423F6"/>
    <w:rsid w:val="00943160"/>
    <w:rsid w:val="009504CC"/>
    <w:rsid w:val="00954A8A"/>
    <w:rsid w:val="00966D2C"/>
    <w:rsid w:val="0097372E"/>
    <w:rsid w:val="009739EF"/>
    <w:rsid w:val="00974A05"/>
    <w:rsid w:val="00985306"/>
    <w:rsid w:val="00990573"/>
    <w:rsid w:val="00994037"/>
    <w:rsid w:val="00994F58"/>
    <w:rsid w:val="009961F6"/>
    <w:rsid w:val="009A05D7"/>
    <w:rsid w:val="009A0E8F"/>
    <w:rsid w:val="009A5522"/>
    <w:rsid w:val="009A7FBD"/>
    <w:rsid w:val="009B6466"/>
    <w:rsid w:val="009B66D1"/>
    <w:rsid w:val="009C0A7D"/>
    <w:rsid w:val="009C20ED"/>
    <w:rsid w:val="009D25B0"/>
    <w:rsid w:val="009D2719"/>
    <w:rsid w:val="009E1A8D"/>
    <w:rsid w:val="009E6B06"/>
    <w:rsid w:val="009E7174"/>
    <w:rsid w:val="009F5428"/>
    <w:rsid w:val="009F5870"/>
    <w:rsid w:val="00A00599"/>
    <w:rsid w:val="00A013A7"/>
    <w:rsid w:val="00A01C38"/>
    <w:rsid w:val="00A05BD8"/>
    <w:rsid w:val="00A07D18"/>
    <w:rsid w:val="00A115DB"/>
    <w:rsid w:val="00A12057"/>
    <w:rsid w:val="00A164C0"/>
    <w:rsid w:val="00A16993"/>
    <w:rsid w:val="00A16B46"/>
    <w:rsid w:val="00A202CA"/>
    <w:rsid w:val="00A207EF"/>
    <w:rsid w:val="00A21BD4"/>
    <w:rsid w:val="00A22A36"/>
    <w:rsid w:val="00A23A83"/>
    <w:rsid w:val="00A27561"/>
    <w:rsid w:val="00A30199"/>
    <w:rsid w:val="00A32344"/>
    <w:rsid w:val="00A32806"/>
    <w:rsid w:val="00A36775"/>
    <w:rsid w:val="00A368EF"/>
    <w:rsid w:val="00A4008F"/>
    <w:rsid w:val="00A41D51"/>
    <w:rsid w:val="00A430A7"/>
    <w:rsid w:val="00A43165"/>
    <w:rsid w:val="00A464F9"/>
    <w:rsid w:val="00A55AE0"/>
    <w:rsid w:val="00A62846"/>
    <w:rsid w:val="00A64CBB"/>
    <w:rsid w:val="00A759DC"/>
    <w:rsid w:val="00A75F90"/>
    <w:rsid w:val="00A77687"/>
    <w:rsid w:val="00A77D75"/>
    <w:rsid w:val="00A805F6"/>
    <w:rsid w:val="00A81E54"/>
    <w:rsid w:val="00A83529"/>
    <w:rsid w:val="00A84ACB"/>
    <w:rsid w:val="00A91C90"/>
    <w:rsid w:val="00A91F37"/>
    <w:rsid w:val="00A94479"/>
    <w:rsid w:val="00A95E39"/>
    <w:rsid w:val="00A96694"/>
    <w:rsid w:val="00AA0E34"/>
    <w:rsid w:val="00AA1084"/>
    <w:rsid w:val="00AA42FD"/>
    <w:rsid w:val="00AA5AFD"/>
    <w:rsid w:val="00AA6314"/>
    <w:rsid w:val="00AA7B17"/>
    <w:rsid w:val="00AB0133"/>
    <w:rsid w:val="00AB111B"/>
    <w:rsid w:val="00AB3B9C"/>
    <w:rsid w:val="00AB4D5C"/>
    <w:rsid w:val="00AC02DD"/>
    <w:rsid w:val="00AC316F"/>
    <w:rsid w:val="00AC4035"/>
    <w:rsid w:val="00AC56A6"/>
    <w:rsid w:val="00AD014B"/>
    <w:rsid w:val="00AD096B"/>
    <w:rsid w:val="00AD0B3A"/>
    <w:rsid w:val="00AD40F9"/>
    <w:rsid w:val="00AD4CE9"/>
    <w:rsid w:val="00AD5560"/>
    <w:rsid w:val="00AD5D62"/>
    <w:rsid w:val="00AF42D6"/>
    <w:rsid w:val="00AF4F6C"/>
    <w:rsid w:val="00B007CF"/>
    <w:rsid w:val="00B00992"/>
    <w:rsid w:val="00B061F0"/>
    <w:rsid w:val="00B06309"/>
    <w:rsid w:val="00B06CD4"/>
    <w:rsid w:val="00B10283"/>
    <w:rsid w:val="00B105AF"/>
    <w:rsid w:val="00B1457A"/>
    <w:rsid w:val="00B147C4"/>
    <w:rsid w:val="00B14BEF"/>
    <w:rsid w:val="00B17326"/>
    <w:rsid w:val="00B1743A"/>
    <w:rsid w:val="00B17A48"/>
    <w:rsid w:val="00B22000"/>
    <w:rsid w:val="00B226CE"/>
    <w:rsid w:val="00B22B08"/>
    <w:rsid w:val="00B23042"/>
    <w:rsid w:val="00B24BF5"/>
    <w:rsid w:val="00B268A5"/>
    <w:rsid w:val="00B348D5"/>
    <w:rsid w:val="00B354C1"/>
    <w:rsid w:val="00B421FF"/>
    <w:rsid w:val="00B438C0"/>
    <w:rsid w:val="00B448D6"/>
    <w:rsid w:val="00B45EAF"/>
    <w:rsid w:val="00B46D67"/>
    <w:rsid w:val="00B54C11"/>
    <w:rsid w:val="00B55156"/>
    <w:rsid w:val="00B551E4"/>
    <w:rsid w:val="00B55AD8"/>
    <w:rsid w:val="00B61FE0"/>
    <w:rsid w:val="00B638C7"/>
    <w:rsid w:val="00B64D0F"/>
    <w:rsid w:val="00B70ACB"/>
    <w:rsid w:val="00B71649"/>
    <w:rsid w:val="00B8644E"/>
    <w:rsid w:val="00B87E5F"/>
    <w:rsid w:val="00B92A81"/>
    <w:rsid w:val="00BA10A9"/>
    <w:rsid w:val="00BA1635"/>
    <w:rsid w:val="00BA61DE"/>
    <w:rsid w:val="00BA719E"/>
    <w:rsid w:val="00BB0A81"/>
    <w:rsid w:val="00BB3BD9"/>
    <w:rsid w:val="00BB7FFA"/>
    <w:rsid w:val="00BC028A"/>
    <w:rsid w:val="00BC325B"/>
    <w:rsid w:val="00BC7513"/>
    <w:rsid w:val="00BD0AD3"/>
    <w:rsid w:val="00BD124C"/>
    <w:rsid w:val="00BD37FD"/>
    <w:rsid w:val="00BD442C"/>
    <w:rsid w:val="00BE04B3"/>
    <w:rsid w:val="00BE34C8"/>
    <w:rsid w:val="00BE53B9"/>
    <w:rsid w:val="00BE68BD"/>
    <w:rsid w:val="00BF0E52"/>
    <w:rsid w:val="00BF3CD4"/>
    <w:rsid w:val="00BF4319"/>
    <w:rsid w:val="00BF504C"/>
    <w:rsid w:val="00C006EE"/>
    <w:rsid w:val="00C0133C"/>
    <w:rsid w:val="00C026F7"/>
    <w:rsid w:val="00C0289E"/>
    <w:rsid w:val="00C0419F"/>
    <w:rsid w:val="00C0492E"/>
    <w:rsid w:val="00C07963"/>
    <w:rsid w:val="00C205EC"/>
    <w:rsid w:val="00C21B3F"/>
    <w:rsid w:val="00C250A6"/>
    <w:rsid w:val="00C2603B"/>
    <w:rsid w:val="00C33AB5"/>
    <w:rsid w:val="00C3445B"/>
    <w:rsid w:val="00C432F4"/>
    <w:rsid w:val="00C56D84"/>
    <w:rsid w:val="00C5750B"/>
    <w:rsid w:val="00C60D89"/>
    <w:rsid w:val="00C62DEE"/>
    <w:rsid w:val="00C65D78"/>
    <w:rsid w:val="00C67FB4"/>
    <w:rsid w:val="00C723D6"/>
    <w:rsid w:val="00C73F21"/>
    <w:rsid w:val="00C83DFC"/>
    <w:rsid w:val="00C8571F"/>
    <w:rsid w:val="00C91281"/>
    <w:rsid w:val="00C92FDC"/>
    <w:rsid w:val="00C93BB8"/>
    <w:rsid w:val="00C93D5C"/>
    <w:rsid w:val="00CA03CF"/>
    <w:rsid w:val="00CA05D7"/>
    <w:rsid w:val="00CB0922"/>
    <w:rsid w:val="00CB21B4"/>
    <w:rsid w:val="00CB639A"/>
    <w:rsid w:val="00CC374F"/>
    <w:rsid w:val="00CC614C"/>
    <w:rsid w:val="00CD13C6"/>
    <w:rsid w:val="00CD4570"/>
    <w:rsid w:val="00CD4E61"/>
    <w:rsid w:val="00CD65FF"/>
    <w:rsid w:val="00CE05CD"/>
    <w:rsid w:val="00CE0EA1"/>
    <w:rsid w:val="00CE0F2C"/>
    <w:rsid w:val="00CE1059"/>
    <w:rsid w:val="00CE26D9"/>
    <w:rsid w:val="00CE3A64"/>
    <w:rsid w:val="00CE57F2"/>
    <w:rsid w:val="00CE600A"/>
    <w:rsid w:val="00CE6347"/>
    <w:rsid w:val="00CF00B1"/>
    <w:rsid w:val="00CF19D5"/>
    <w:rsid w:val="00CF1CD6"/>
    <w:rsid w:val="00CF24F5"/>
    <w:rsid w:val="00CF4788"/>
    <w:rsid w:val="00CF4D97"/>
    <w:rsid w:val="00CF68D9"/>
    <w:rsid w:val="00CF7F1F"/>
    <w:rsid w:val="00D07E74"/>
    <w:rsid w:val="00D1179B"/>
    <w:rsid w:val="00D20208"/>
    <w:rsid w:val="00D2213A"/>
    <w:rsid w:val="00D244BD"/>
    <w:rsid w:val="00D24597"/>
    <w:rsid w:val="00D26254"/>
    <w:rsid w:val="00D276B1"/>
    <w:rsid w:val="00D33E02"/>
    <w:rsid w:val="00D364DE"/>
    <w:rsid w:val="00D370B0"/>
    <w:rsid w:val="00D4093E"/>
    <w:rsid w:val="00D460AD"/>
    <w:rsid w:val="00D5683B"/>
    <w:rsid w:val="00D61440"/>
    <w:rsid w:val="00D62F6A"/>
    <w:rsid w:val="00D63C8B"/>
    <w:rsid w:val="00D67A92"/>
    <w:rsid w:val="00D7395E"/>
    <w:rsid w:val="00D759B5"/>
    <w:rsid w:val="00D776D3"/>
    <w:rsid w:val="00D77D99"/>
    <w:rsid w:val="00D83152"/>
    <w:rsid w:val="00D83226"/>
    <w:rsid w:val="00D92F26"/>
    <w:rsid w:val="00D938C3"/>
    <w:rsid w:val="00D96AB0"/>
    <w:rsid w:val="00DA2EF8"/>
    <w:rsid w:val="00DA5232"/>
    <w:rsid w:val="00DA798D"/>
    <w:rsid w:val="00DA7DC7"/>
    <w:rsid w:val="00DB05D6"/>
    <w:rsid w:val="00DB08EE"/>
    <w:rsid w:val="00DB50E0"/>
    <w:rsid w:val="00DB5A0A"/>
    <w:rsid w:val="00DB5D08"/>
    <w:rsid w:val="00DC0352"/>
    <w:rsid w:val="00DC2A74"/>
    <w:rsid w:val="00DC2D74"/>
    <w:rsid w:val="00DC3A55"/>
    <w:rsid w:val="00DD0A70"/>
    <w:rsid w:val="00DE1A02"/>
    <w:rsid w:val="00DE613F"/>
    <w:rsid w:val="00DF6BA2"/>
    <w:rsid w:val="00E01DD3"/>
    <w:rsid w:val="00E01EC0"/>
    <w:rsid w:val="00E021A2"/>
    <w:rsid w:val="00E1482C"/>
    <w:rsid w:val="00E2204F"/>
    <w:rsid w:val="00E2621E"/>
    <w:rsid w:val="00E267EB"/>
    <w:rsid w:val="00E34AE4"/>
    <w:rsid w:val="00E36862"/>
    <w:rsid w:val="00E413BF"/>
    <w:rsid w:val="00E419A4"/>
    <w:rsid w:val="00E4459C"/>
    <w:rsid w:val="00E44737"/>
    <w:rsid w:val="00E4497A"/>
    <w:rsid w:val="00E46D07"/>
    <w:rsid w:val="00E5168E"/>
    <w:rsid w:val="00E543A2"/>
    <w:rsid w:val="00E55915"/>
    <w:rsid w:val="00E608F4"/>
    <w:rsid w:val="00E65E55"/>
    <w:rsid w:val="00E7057B"/>
    <w:rsid w:val="00E72CD1"/>
    <w:rsid w:val="00E74B15"/>
    <w:rsid w:val="00E76604"/>
    <w:rsid w:val="00E76C97"/>
    <w:rsid w:val="00E76E73"/>
    <w:rsid w:val="00E77623"/>
    <w:rsid w:val="00E778DB"/>
    <w:rsid w:val="00E779D5"/>
    <w:rsid w:val="00E80676"/>
    <w:rsid w:val="00E80D57"/>
    <w:rsid w:val="00E834E5"/>
    <w:rsid w:val="00E836E9"/>
    <w:rsid w:val="00E868BC"/>
    <w:rsid w:val="00E873E8"/>
    <w:rsid w:val="00E93878"/>
    <w:rsid w:val="00E95ED4"/>
    <w:rsid w:val="00EA7141"/>
    <w:rsid w:val="00EB10B5"/>
    <w:rsid w:val="00EB38D2"/>
    <w:rsid w:val="00EB6245"/>
    <w:rsid w:val="00EB76A2"/>
    <w:rsid w:val="00EB77EA"/>
    <w:rsid w:val="00EB7DDE"/>
    <w:rsid w:val="00EC0899"/>
    <w:rsid w:val="00EC0D7A"/>
    <w:rsid w:val="00EC26AD"/>
    <w:rsid w:val="00EC2C9D"/>
    <w:rsid w:val="00EC55F3"/>
    <w:rsid w:val="00EC62DC"/>
    <w:rsid w:val="00EF0B98"/>
    <w:rsid w:val="00EF1BE6"/>
    <w:rsid w:val="00EF28DF"/>
    <w:rsid w:val="00F0104A"/>
    <w:rsid w:val="00F014DA"/>
    <w:rsid w:val="00F04618"/>
    <w:rsid w:val="00F077A3"/>
    <w:rsid w:val="00F10D3D"/>
    <w:rsid w:val="00F11E53"/>
    <w:rsid w:val="00F1222D"/>
    <w:rsid w:val="00F12E68"/>
    <w:rsid w:val="00F13C0D"/>
    <w:rsid w:val="00F157A9"/>
    <w:rsid w:val="00F16733"/>
    <w:rsid w:val="00F218FC"/>
    <w:rsid w:val="00F25400"/>
    <w:rsid w:val="00F254F9"/>
    <w:rsid w:val="00F26949"/>
    <w:rsid w:val="00F32B7F"/>
    <w:rsid w:val="00F36F9C"/>
    <w:rsid w:val="00F40316"/>
    <w:rsid w:val="00F4235C"/>
    <w:rsid w:val="00F469CC"/>
    <w:rsid w:val="00F53205"/>
    <w:rsid w:val="00F610F8"/>
    <w:rsid w:val="00F65852"/>
    <w:rsid w:val="00F65E1C"/>
    <w:rsid w:val="00F700C6"/>
    <w:rsid w:val="00F70B8A"/>
    <w:rsid w:val="00F7188F"/>
    <w:rsid w:val="00F71F0C"/>
    <w:rsid w:val="00F74B4F"/>
    <w:rsid w:val="00F75AF5"/>
    <w:rsid w:val="00F77DDF"/>
    <w:rsid w:val="00F80802"/>
    <w:rsid w:val="00F8174C"/>
    <w:rsid w:val="00F83C32"/>
    <w:rsid w:val="00F84856"/>
    <w:rsid w:val="00F85C2B"/>
    <w:rsid w:val="00F8712F"/>
    <w:rsid w:val="00F8754D"/>
    <w:rsid w:val="00F87917"/>
    <w:rsid w:val="00F91AAC"/>
    <w:rsid w:val="00F9505E"/>
    <w:rsid w:val="00FA4DE0"/>
    <w:rsid w:val="00FB1BFE"/>
    <w:rsid w:val="00FB6C8F"/>
    <w:rsid w:val="00FB70AD"/>
    <w:rsid w:val="00FC514C"/>
    <w:rsid w:val="00FC6AF3"/>
    <w:rsid w:val="00FC7E03"/>
    <w:rsid w:val="00FD2A28"/>
    <w:rsid w:val="00FD322F"/>
    <w:rsid w:val="00FD3A97"/>
    <w:rsid w:val="00FD3CEE"/>
    <w:rsid w:val="00FD7913"/>
    <w:rsid w:val="00FE278B"/>
    <w:rsid w:val="00FE5B6B"/>
    <w:rsid w:val="00FE5F72"/>
    <w:rsid w:val="00FE7B0B"/>
    <w:rsid w:val="00FF74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5903F7C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Calibri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 w:qFormat="1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header" w:uiPriority="0"/>
    <w:lsdException w:name="caption" w:uiPriority="35" w:qFormat="1"/>
    <w:lsdException w:name="annotation reference" w:uiPriority="0"/>
    <w:lsdException w:name="endnote reference" w:uiPriority="0"/>
    <w:lsdException w:name="endnote text" w:uiPriority="0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iPriority="0" w:unhideWhenUsed="0" w:qFormat="1"/>
    <w:lsdException w:name="Default Paragraph Font" w:uiPriority="0"/>
    <w:lsdException w:name="Body Text" w:uiPriority="0"/>
    <w:lsdException w:name="Body Text Indent" w:uiPriority="0"/>
    <w:lsdException w:name="List Continue 2" w:locked="1"/>
    <w:lsdException w:name="List Continue 3" w:locked="1"/>
    <w:lsdException w:name="List Continue 4" w:locked="1"/>
    <w:lsdException w:name="List Continue 5" w:locked="1"/>
    <w:lsdException w:name="Subtitle" w:semiHidden="0" w:uiPriority="11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Body Text 2" w:uiPriority="0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No List" w:uiPriority="0"/>
    <w:lsdException w:name="Balloon Text" w:uiPriority="0"/>
    <w:lsdException w:name="Table Grid" w:uiPriority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B0FA8"/>
    <w:pPr>
      <w:spacing w:line="360" w:lineRule="auto"/>
      <w:ind w:firstLine="360"/>
      <w:jc w:val="both"/>
    </w:pPr>
    <w:rPr>
      <w:rFonts w:ascii="Candara" w:eastAsia="Times New Roman" w:hAnsi="Candara" w:cs="Aria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192BC4"/>
    <w:pPr>
      <w:keepNext/>
      <w:spacing w:before="240"/>
      <w:outlineLvl w:val="0"/>
    </w:pPr>
    <w:rPr>
      <w:rFonts w:ascii="Cambria" w:hAnsi="Cambria" w:cs="Times New Roman"/>
      <w:b/>
      <w:bCs/>
      <w:kern w:val="32"/>
      <w:sz w:val="32"/>
      <w:szCs w:val="32"/>
    </w:rPr>
  </w:style>
  <w:style w:type="paragraph" w:styleId="Nagwek2">
    <w:name w:val="heading 2"/>
    <w:basedOn w:val="Normalny"/>
    <w:next w:val="Normalny"/>
    <w:link w:val="Nagwek2Znak"/>
    <w:qFormat/>
    <w:rsid w:val="00192BC4"/>
    <w:pPr>
      <w:keepNext/>
      <w:tabs>
        <w:tab w:val="left" w:pos="720"/>
        <w:tab w:val="left" w:pos="1451"/>
        <w:tab w:val="left" w:pos="2131"/>
      </w:tabs>
      <w:jc w:val="center"/>
      <w:outlineLvl w:val="1"/>
    </w:pPr>
    <w:rPr>
      <w:rFonts w:ascii="Times New Roman" w:hAnsi="Times New Roman" w:cs="Times New Roman"/>
      <w:b/>
      <w:sz w:val="32"/>
      <w:szCs w:val="24"/>
      <w:lang w:val="x-none" w:eastAsia="ar-SA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192BC4"/>
    <w:pPr>
      <w:keepNext/>
      <w:spacing w:before="240"/>
      <w:outlineLvl w:val="2"/>
    </w:pPr>
    <w:rPr>
      <w:rFonts w:ascii="Cambria" w:hAnsi="Cambria" w:cs="Times New Roman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C91281"/>
    <w:pPr>
      <w:keepNext/>
      <w:jc w:val="center"/>
      <w:outlineLvl w:val="3"/>
    </w:pPr>
    <w:rPr>
      <w:b/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Tekstpodstawowywcity1">
    <w:name w:val="Tekst podstawowy wcięty1"/>
    <w:basedOn w:val="Normalny"/>
    <w:rsid w:val="00C91281"/>
    <w:pPr>
      <w:ind w:left="284"/>
    </w:pPr>
    <w:rPr>
      <w:b/>
      <w:bCs/>
      <w:i/>
      <w:iCs/>
      <w:sz w:val="24"/>
      <w:szCs w:val="24"/>
    </w:rPr>
  </w:style>
  <w:style w:type="character" w:customStyle="1" w:styleId="Nagwek1Znak">
    <w:name w:val="Nagłówek 1 Znak"/>
    <w:link w:val="Nagwek1"/>
    <w:uiPriority w:val="9"/>
    <w:rsid w:val="00192BC4"/>
    <w:rPr>
      <w:rFonts w:ascii="Cambria" w:eastAsia="Times New Roman" w:hAnsi="Cambria" w:cs="Times New Roman"/>
      <w:b/>
      <w:bCs/>
      <w:kern w:val="32"/>
      <w:sz w:val="32"/>
      <w:szCs w:val="32"/>
      <w:lang w:eastAsia="ar-SA"/>
    </w:rPr>
  </w:style>
  <w:style w:type="character" w:customStyle="1" w:styleId="Nagwek2Znak">
    <w:name w:val="Nagłówek 2 Znak"/>
    <w:link w:val="Nagwek2"/>
    <w:rsid w:val="00192BC4"/>
    <w:rPr>
      <w:rFonts w:ascii="Times New Roman" w:eastAsia="Times New Roman" w:hAnsi="Times New Roman"/>
      <w:b/>
      <w:sz w:val="32"/>
      <w:szCs w:val="24"/>
      <w:lang w:eastAsia="ar-SA"/>
    </w:rPr>
  </w:style>
  <w:style w:type="character" w:customStyle="1" w:styleId="Nagwek3Znak">
    <w:name w:val="Nagłówek 3 Znak"/>
    <w:link w:val="Nagwek3"/>
    <w:uiPriority w:val="9"/>
    <w:semiHidden/>
    <w:rsid w:val="00192BC4"/>
    <w:rPr>
      <w:rFonts w:ascii="Cambria" w:eastAsia="Times New Roman" w:hAnsi="Cambria" w:cs="Times New Roman"/>
      <w:b/>
      <w:bCs/>
      <w:sz w:val="26"/>
      <w:szCs w:val="26"/>
      <w:lang w:eastAsia="ar-SA"/>
    </w:rPr>
  </w:style>
  <w:style w:type="character" w:customStyle="1" w:styleId="Nagwek4Znak">
    <w:name w:val="Nagłówek 4 Znak"/>
    <w:link w:val="Nagwek4"/>
    <w:rsid w:val="00C91281"/>
    <w:rPr>
      <w:rFonts w:eastAsia="Times New Roman"/>
      <w:b/>
      <w:sz w:val="24"/>
      <w:szCs w:val="22"/>
      <w:lang w:eastAsia="pl-PL"/>
    </w:rPr>
  </w:style>
  <w:style w:type="paragraph" w:styleId="Tekstkomentarza">
    <w:name w:val="annotation text"/>
    <w:basedOn w:val="Normalny"/>
    <w:link w:val="TekstkomentarzaZnak"/>
    <w:rsid w:val="00C91281"/>
  </w:style>
  <w:style w:type="character" w:customStyle="1" w:styleId="TekstkomentarzaZnak">
    <w:name w:val="Tekst komentarza Znak"/>
    <w:link w:val="Tekstkomentarza"/>
    <w:rsid w:val="00C91281"/>
    <w:rPr>
      <w:rFonts w:eastAsia="Times New Roman"/>
      <w:sz w:val="22"/>
      <w:szCs w:val="22"/>
      <w:lang w:eastAsia="pl-PL"/>
    </w:rPr>
  </w:style>
  <w:style w:type="paragraph" w:styleId="Nagwek">
    <w:name w:val="header"/>
    <w:basedOn w:val="Normalny"/>
    <w:link w:val="NagwekZnak"/>
    <w:rsid w:val="00C91281"/>
    <w:pPr>
      <w:tabs>
        <w:tab w:val="center" w:pos="4536"/>
        <w:tab w:val="right" w:pos="9072"/>
      </w:tabs>
    </w:pPr>
    <w:rPr>
      <w:sz w:val="24"/>
    </w:rPr>
  </w:style>
  <w:style w:type="character" w:customStyle="1" w:styleId="NagwekZnak">
    <w:name w:val="Nagłówek Znak"/>
    <w:link w:val="Nagwek"/>
    <w:rsid w:val="00C91281"/>
    <w:rPr>
      <w:rFonts w:eastAsia="Times New Roman"/>
      <w:sz w:val="24"/>
      <w:szCs w:val="22"/>
      <w:lang w:eastAsia="pl-PL"/>
    </w:rPr>
  </w:style>
  <w:style w:type="paragraph" w:styleId="Stopka">
    <w:name w:val="footer"/>
    <w:basedOn w:val="Normalny"/>
    <w:link w:val="StopkaZnak"/>
    <w:uiPriority w:val="99"/>
    <w:rsid w:val="00C91281"/>
    <w:pPr>
      <w:tabs>
        <w:tab w:val="center" w:pos="4536"/>
        <w:tab w:val="right" w:pos="9072"/>
      </w:tabs>
    </w:pPr>
    <w:rPr>
      <w:rFonts w:ascii="Times New Roman" w:hAnsi="Times New Roman" w:cs="Times New Roman"/>
      <w:sz w:val="24"/>
      <w:szCs w:val="22"/>
      <w:lang w:val="x-none" w:eastAsia="x-none"/>
    </w:rPr>
  </w:style>
  <w:style w:type="character" w:customStyle="1" w:styleId="StopkaZnak">
    <w:name w:val="Stopka Znak"/>
    <w:link w:val="Stopka"/>
    <w:uiPriority w:val="99"/>
    <w:rsid w:val="00C91281"/>
    <w:rPr>
      <w:rFonts w:ascii="Times New Roman" w:eastAsia="Times New Roman" w:hAnsi="Times New Roman"/>
      <w:sz w:val="24"/>
      <w:szCs w:val="22"/>
    </w:rPr>
  </w:style>
  <w:style w:type="character" w:styleId="Odwoaniedokomentarza">
    <w:name w:val="annotation reference"/>
    <w:rsid w:val="00C91281"/>
    <w:rPr>
      <w:sz w:val="16"/>
      <w:szCs w:val="16"/>
    </w:rPr>
  </w:style>
  <w:style w:type="character" w:styleId="Numerstrony">
    <w:name w:val="page number"/>
    <w:basedOn w:val="Domylnaczcionkaakapitu"/>
    <w:uiPriority w:val="99"/>
    <w:rsid w:val="00C91281"/>
  </w:style>
  <w:style w:type="character" w:styleId="Odwoanieprzypisukocowego">
    <w:name w:val="endnote reference"/>
    <w:rsid w:val="00C91281"/>
    <w:rPr>
      <w:vertAlign w:val="superscript"/>
    </w:rPr>
  </w:style>
  <w:style w:type="paragraph" w:styleId="Tekstprzypisukocowego">
    <w:name w:val="endnote text"/>
    <w:basedOn w:val="Normalny"/>
    <w:link w:val="TekstprzypisukocowegoZnak"/>
    <w:rsid w:val="00C91281"/>
  </w:style>
  <w:style w:type="character" w:customStyle="1" w:styleId="TekstprzypisukocowegoZnak">
    <w:name w:val="Tekst przypisu końcowego Znak"/>
    <w:link w:val="Tekstprzypisukocowego"/>
    <w:rsid w:val="00C91281"/>
    <w:rPr>
      <w:rFonts w:eastAsia="Times New Roman"/>
      <w:sz w:val="22"/>
      <w:szCs w:val="22"/>
      <w:lang w:eastAsia="pl-PL"/>
    </w:rPr>
  </w:style>
  <w:style w:type="paragraph" w:styleId="Tytu">
    <w:name w:val="Title"/>
    <w:basedOn w:val="Normalny"/>
    <w:link w:val="TytuZnak"/>
    <w:qFormat/>
    <w:rsid w:val="00192BC4"/>
    <w:pPr>
      <w:jc w:val="center"/>
    </w:pPr>
    <w:rPr>
      <w:rFonts w:ascii="Tahoma" w:eastAsia="Calibri" w:hAnsi="Tahoma" w:cs="Times New Roman"/>
      <w:b/>
      <w:sz w:val="36"/>
      <w:lang w:val="x-none"/>
    </w:rPr>
  </w:style>
  <w:style w:type="character" w:customStyle="1" w:styleId="TytuZnak">
    <w:name w:val="Tytuł Znak"/>
    <w:link w:val="Tytu"/>
    <w:rsid w:val="00192BC4"/>
    <w:rPr>
      <w:rFonts w:ascii="Tahoma" w:eastAsia="Calibri" w:hAnsi="Tahoma" w:cs="Tahoma"/>
      <w:b/>
      <w:sz w:val="36"/>
      <w:szCs w:val="20"/>
      <w:lang w:eastAsia="pl-PL"/>
    </w:rPr>
  </w:style>
  <w:style w:type="paragraph" w:styleId="Tekstpodstawowy">
    <w:name w:val="Body Text"/>
    <w:basedOn w:val="Normalny"/>
    <w:link w:val="TekstpodstawowyZnak"/>
    <w:rsid w:val="00C91281"/>
    <w:rPr>
      <w:i/>
      <w:color w:val="FF0000"/>
      <w:sz w:val="24"/>
    </w:rPr>
  </w:style>
  <w:style w:type="character" w:customStyle="1" w:styleId="TekstpodstawowyZnak">
    <w:name w:val="Tekst podstawowy Znak"/>
    <w:link w:val="Tekstpodstawowy"/>
    <w:rsid w:val="00C91281"/>
    <w:rPr>
      <w:rFonts w:eastAsia="Times New Roman"/>
      <w:i/>
      <w:color w:val="FF0000"/>
      <w:sz w:val="24"/>
      <w:szCs w:val="22"/>
      <w:lang w:eastAsia="pl-PL"/>
    </w:rPr>
  </w:style>
  <w:style w:type="paragraph" w:styleId="Tekstpodstawowywcity">
    <w:name w:val="Body Text Indent"/>
    <w:basedOn w:val="Normalny"/>
    <w:link w:val="TekstpodstawowywcityZnak"/>
    <w:rsid w:val="00C91281"/>
    <w:pPr>
      <w:ind w:left="360"/>
    </w:pPr>
  </w:style>
  <w:style w:type="character" w:customStyle="1" w:styleId="TekstpodstawowywcityZnak">
    <w:name w:val="Tekst podstawowy wcięty Znak"/>
    <w:link w:val="Tekstpodstawowywcity"/>
    <w:rsid w:val="00C91281"/>
    <w:rPr>
      <w:rFonts w:eastAsia="Times New Roman"/>
      <w:sz w:val="22"/>
      <w:szCs w:val="22"/>
      <w:lang w:eastAsia="pl-PL"/>
    </w:rPr>
  </w:style>
  <w:style w:type="paragraph" w:styleId="Tekstpodstawowy2">
    <w:name w:val="Body Text 2"/>
    <w:basedOn w:val="Normalny"/>
    <w:link w:val="Tekstpodstawowy2Znak"/>
    <w:rsid w:val="00C91281"/>
    <w:rPr>
      <w:color w:val="0000FF"/>
      <w:sz w:val="24"/>
    </w:rPr>
  </w:style>
  <w:style w:type="character" w:customStyle="1" w:styleId="Tekstpodstawowy2Znak">
    <w:name w:val="Tekst podstawowy 2 Znak"/>
    <w:link w:val="Tekstpodstawowy2"/>
    <w:rsid w:val="00C91281"/>
    <w:rPr>
      <w:rFonts w:eastAsia="Times New Roman"/>
      <w:color w:val="0000FF"/>
      <w:sz w:val="24"/>
      <w:szCs w:val="22"/>
      <w:lang w:eastAsia="pl-PL"/>
    </w:rPr>
  </w:style>
  <w:style w:type="paragraph" w:styleId="Tekstpodstawowy3">
    <w:name w:val="Body Text 3"/>
    <w:basedOn w:val="Normalny"/>
    <w:link w:val="Tekstpodstawowy3Znak"/>
    <w:uiPriority w:val="99"/>
    <w:unhideWhenUsed/>
    <w:rsid w:val="00192BC4"/>
    <w:pPr>
      <w:spacing w:after="120"/>
    </w:pPr>
    <w:rPr>
      <w:rFonts w:ascii="Times New Roman" w:hAnsi="Times New Roman" w:cs="Times New Roman"/>
      <w:sz w:val="16"/>
      <w:szCs w:val="16"/>
      <w:lang w:val="x-none" w:eastAsia="ar-SA"/>
    </w:rPr>
  </w:style>
  <w:style w:type="character" w:customStyle="1" w:styleId="Tekstpodstawowy3Znak">
    <w:name w:val="Tekst podstawowy 3 Znak"/>
    <w:link w:val="Tekstpodstawowy3"/>
    <w:uiPriority w:val="99"/>
    <w:rsid w:val="00192BC4"/>
    <w:rPr>
      <w:rFonts w:ascii="Times New Roman" w:eastAsia="Times New Roman" w:hAnsi="Times New Roman"/>
      <w:sz w:val="16"/>
      <w:szCs w:val="16"/>
      <w:lang w:eastAsia="ar-SA"/>
    </w:rPr>
  </w:style>
  <w:style w:type="paragraph" w:styleId="Tekstpodstawowywcity2">
    <w:name w:val="Body Text Indent 2"/>
    <w:basedOn w:val="Normalny"/>
    <w:link w:val="Tekstpodstawowywcity2Znak"/>
    <w:rsid w:val="00C91281"/>
    <w:pPr>
      <w:ind w:left="708"/>
    </w:pPr>
    <w:rPr>
      <w:color w:val="000000"/>
      <w:sz w:val="24"/>
    </w:rPr>
  </w:style>
  <w:style w:type="character" w:customStyle="1" w:styleId="Tekstpodstawowywcity2Znak">
    <w:name w:val="Tekst podstawowy wcięty 2 Znak"/>
    <w:link w:val="Tekstpodstawowywcity2"/>
    <w:rsid w:val="00C91281"/>
    <w:rPr>
      <w:rFonts w:eastAsia="Times New Roman"/>
      <w:color w:val="000000"/>
      <w:sz w:val="24"/>
      <w:szCs w:val="22"/>
      <w:lang w:eastAsia="pl-PL"/>
    </w:rPr>
  </w:style>
  <w:style w:type="paragraph" w:styleId="Tekstpodstawowywcity3">
    <w:name w:val="Body Text Indent 3"/>
    <w:basedOn w:val="Normalny"/>
    <w:link w:val="Tekstpodstawowywcity3Znak"/>
    <w:rsid w:val="00C91281"/>
    <w:pPr>
      <w:ind w:left="426"/>
    </w:pPr>
    <w:rPr>
      <w:sz w:val="24"/>
    </w:rPr>
  </w:style>
  <w:style w:type="character" w:customStyle="1" w:styleId="Tekstpodstawowywcity3Znak">
    <w:name w:val="Tekst podstawowy wcięty 3 Znak"/>
    <w:link w:val="Tekstpodstawowywcity3"/>
    <w:rsid w:val="00C91281"/>
    <w:rPr>
      <w:rFonts w:eastAsia="Times New Roman"/>
      <w:sz w:val="24"/>
      <w:szCs w:val="22"/>
      <w:lang w:eastAsia="pl-PL"/>
    </w:rPr>
  </w:style>
  <w:style w:type="character" w:styleId="Hipercze">
    <w:name w:val="Hyperlink"/>
    <w:uiPriority w:val="99"/>
    <w:rsid w:val="00C91281"/>
    <w:rPr>
      <w:color w:val="0000FF"/>
      <w:u w:val="single"/>
    </w:rPr>
  </w:style>
  <w:style w:type="paragraph" w:styleId="Tematkomentarza">
    <w:name w:val="annotation subject"/>
    <w:basedOn w:val="Tekstkomentarza"/>
    <w:next w:val="Tekstkomentarza"/>
    <w:link w:val="TematkomentarzaZnak"/>
    <w:rsid w:val="00C91281"/>
    <w:rPr>
      <w:b/>
      <w:bCs/>
    </w:rPr>
  </w:style>
  <w:style w:type="character" w:customStyle="1" w:styleId="TematkomentarzaZnak">
    <w:name w:val="Temat komentarza Znak"/>
    <w:link w:val="Tematkomentarza"/>
    <w:rsid w:val="00C91281"/>
    <w:rPr>
      <w:rFonts w:eastAsia="Times New Roman"/>
      <w:b/>
      <w:bCs/>
      <w:sz w:val="22"/>
      <w:szCs w:val="22"/>
      <w:lang w:eastAsia="pl-PL"/>
    </w:rPr>
  </w:style>
  <w:style w:type="paragraph" w:styleId="Tekstdymka">
    <w:name w:val="Balloon Text"/>
    <w:basedOn w:val="Normalny"/>
    <w:link w:val="TekstdymkaZnak"/>
    <w:rsid w:val="00C91281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rsid w:val="00C91281"/>
    <w:rPr>
      <w:rFonts w:ascii="Tahoma" w:eastAsia="Times New Roman" w:hAnsi="Tahoma" w:cs="Tahoma"/>
      <w:sz w:val="16"/>
      <w:szCs w:val="16"/>
      <w:lang w:eastAsia="pl-PL"/>
    </w:rPr>
  </w:style>
  <w:style w:type="paragraph" w:styleId="Akapitzlist">
    <w:name w:val="List Paragraph"/>
    <w:basedOn w:val="Normalny"/>
    <w:uiPriority w:val="34"/>
    <w:qFormat/>
    <w:rsid w:val="00192BC4"/>
    <w:pPr>
      <w:ind w:left="708"/>
    </w:pPr>
    <w:rPr>
      <w:rFonts w:eastAsia="Calibri"/>
    </w:rPr>
  </w:style>
  <w:style w:type="paragraph" w:customStyle="1" w:styleId="Tekst">
    <w:name w:val="Tekst"/>
    <w:basedOn w:val="Normalny"/>
    <w:rsid w:val="00192BC4"/>
    <w:pPr>
      <w:spacing w:after="120"/>
    </w:pPr>
    <w:rPr>
      <w:lang w:val="en-GB"/>
    </w:rPr>
  </w:style>
  <w:style w:type="paragraph" w:customStyle="1" w:styleId="Tekstpodstawowy21">
    <w:name w:val="Tekst podstawowy 21"/>
    <w:basedOn w:val="Normalny"/>
    <w:rsid w:val="00192BC4"/>
    <w:pPr>
      <w:tabs>
        <w:tab w:val="left" w:pos="1423"/>
        <w:tab w:val="left" w:pos="2160"/>
      </w:tabs>
      <w:ind w:left="709" w:hanging="709"/>
    </w:pPr>
    <w:rPr>
      <w:spacing w:val="-3"/>
    </w:rPr>
  </w:style>
  <w:style w:type="paragraph" w:customStyle="1" w:styleId="BodyText21">
    <w:name w:val="Body Text 21"/>
    <w:basedOn w:val="Normalny"/>
    <w:rsid w:val="00192BC4"/>
    <w:pPr>
      <w:tabs>
        <w:tab w:val="left" w:pos="1423"/>
        <w:tab w:val="left" w:pos="2160"/>
      </w:tabs>
      <w:ind w:left="709" w:hanging="709"/>
    </w:pPr>
    <w:rPr>
      <w:spacing w:val="-3"/>
    </w:rPr>
  </w:style>
  <w:style w:type="character" w:customStyle="1" w:styleId="FontStyle22">
    <w:name w:val="Font Style22"/>
    <w:uiPriority w:val="99"/>
    <w:rsid w:val="00192BC4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48">
    <w:name w:val="Font Style48"/>
    <w:uiPriority w:val="99"/>
    <w:rsid w:val="00192BC4"/>
    <w:rPr>
      <w:rFonts w:ascii="Times New Roman" w:hAnsi="Times New Roman" w:cs="Times New Roman"/>
      <w:sz w:val="20"/>
      <w:szCs w:val="20"/>
    </w:rPr>
  </w:style>
  <w:style w:type="character" w:customStyle="1" w:styleId="FontStyle49">
    <w:name w:val="Font Style49"/>
    <w:uiPriority w:val="99"/>
    <w:rsid w:val="00192BC4"/>
    <w:rPr>
      <w:rFonts w:ascii="Times New Roman" w:hAnsi="Times New Roman" w:cs="Times New Roman"/>
      <w:b/>
      <w:bCs/>
      <w:sz w:val="20"/>
      <w:szCs w:val="20"/>
    </w:rPr>
  </w:style>
  <w:style w:type="paragraph" w:customStyle="1" w:styleId="Style1">
    <w:name w:val="Style1"/>
    <w:basedOn w:val="Normalny"/>
    <w:uiPriority w:val="99"/>
    <w:rsid w:val="00192BC4"/>
    <w:pPr>
      <w:widowControl w:val="0"/>
      <w:autoSpaceDN w:val="0"/>
      <w:adjustRightInd w:val="0"/>
    </w:pPr>
    <w:rPr>
      <w:rFonts w:ascii="Tahoma" w:hAnsi="Tahoma" w:cs="Tahoma"/>
    </w:rPr>
  </w:style>
  <w:style w:type="paragraph" w:customStyle="1" w:styleId="Style2">
    <w:name w:val="Style2"/>
    <w:basedOn w:val="Normalny"/>
    <w:uiPriority w:val="99"/>
    <w:rsid w:val="00192BC4"/>
    <w:pPr>
      <w:widowControl w:val="0"/>
      <w:autoSpaceDN w:val="0"/>
      <w:adjustRightInd w:val="0"/>
      <w:spacing w:line="480" w:lineRule="exact"/>
      <w:jc w:val="center"/>
    </w:pPr>
    <w:rPr>
      <w:rFonts w:ascii="Tahoma" w:hAnsi="Tahoma" w:cs="Tahoma"/>
    </w:rPr>
  </w:style>
  <w:style w:type="paragraph" w:customStyle="1" w:styleId="Style3">
    <w:name w:val="Style3"/>
    <w:basedOn w:val="Normalny"/>
    <w:uiPriority w:val="99"/>
    <w:rsid w:val="00192BC4"/>
    <w:pPr>
      <w:widowControl w:val="0"/>
      <w:autoSpaceDN w:val="0"/>
      <w:adjustRightInd w:val="0"/>
    </w:pPr>
    <w:rPr>
      <w:rFonts w:ascii="Tahoma" w:hAnsi="Tahoma" w:cs="Tahoma"/>
    </w:rPr>
  </w:style>
  <w:style w:type="paragraph" w:customStyle="1" w:styleId="Style4">
    <w:name w:val="Style4"/>
    <w:basedOn w:val="Normalny"/>
    <w:uiPriority w:val="99"/>
    <w:rsid w:val="00192BC4"/>
    <w:pPr>
      <w:widowControl w:val="0"/>
      <w:autoSpaceDN w:val="0"/>
      <w:adjustRightInd w:val="0"/>
    </w:pPr>
    <w:rPr>
      <w:rFonts w:ascii="Tahoma" w:hAnsi="Tahoma" w:cs="Tahoma"/>
    </w:rPr>
  </w:style>
  <w:style w:type="paragraph" w:customStyle="1" w:styleId="Style5">
    <w:name w:val="Style5"/>
    <w:basedOn w:val="Normalny"/>
    <w:uiPriority w:val="99"/>
    <w:rsid w:val="00192BC4"/>
    <w:pPr>
      <w:widowControl w:val="0"/>
      <w:autoSpaceDN w:val="0"/>
      <w:adjustRightInd w:val="0"/>
      <w:spacing w:line="480" w:lineRule="exact"/>
    </w:pPr>
    <w:rPr>
      <w:rFonts w:ascii="Tahoma" w:hAnsi="Tahoma" w:cs="Tahoma"/>
    </w:rPr>
  </w:style>
  <w:style w:type="paragraph" w:customStyle="1" w:styleId="Style6">
    <w:name w:val="Style6"/>
    <w:basedOn w:val="Normalny"/>
    <w:uiPriority w:val="99"/>
    <w:rsid w:val="00192BC4"/>
    <w:pPr>
      <w:widowControl w:val="0"/>
      <w:autoSpaceDN w:val="0"/>
      <w:adjustRightInd w:val="0"/>
    </w:pPr>
    <w:rPr>
      <w:rFonts w:ascii="Tahoma" w:hAnsi="Tahoma" w:cs="Tahoma"/>
    </w:rPr>
  </w:style>
  <w:style w:type="character" w:customStyle="1" w:styleId="FontStyle11">
    <w:name w:val="Font Style11"/>
    <w:uiPriority w:val="99"/>
    <w:rsid w:val="00192BC4"/>
    <w:rPr>
      <w:rFonts w:ascii="Tahoma" w:hAnsi="Tahoma" w:cs="Tahoma"/>
      <w:sz w:val="16"/>
      <w:szCs w:val="16"/>
    </w:rPr>
  </w:style>
  <w:style w:type="character" w:customStyle="1" w:styleId="FontStyle12">
    <w:name w:val="Font Style12"/>
    <w:uiPriority w:val="99"/>
    <w:rsid w:val="00192BC4"/>
    <w:rPr>
      <w:rFonts w:ascii="Tahoma" w:hAnsi="Tahoma" w:cs="Tahoma"/>
      <w:sz w:val="18"/>
      <w:szCs w:val="18"/>
    </w:rPr>
  </w:style>
  <w:style w:type="character" w:customStyle="1" w:styleId="FontStyle13">
    <w:name w:val="Font Style13"/>
    <w:uiPriority w:val="99"/>
    <w:rsid w:val="00192BC4"/>
    <w:rPr>
      <w:rFonts w:ascii="Tahoma" w:hAnsi="Tahoma" w:cs="Tahoma"/>
      <w:sz w:val="18"/>
      <w:szCs w:val="18"/>
    </w:rPr>
  </w:style>
  <w:style w:type="character" w:styleId="Pogrubienie">
    <w:name w:val="Strong"/>
    <w:uiPriority w:val="22"/>
    <w:qFormat/>
    <w:rsid w:val="00192BC4"/>
    <w:rPr>
      <w:b/>
      <w:bCs/>
    </w:rPr>
  </w:style>
  <w:style w:type="paragraph" w:styleId="NormalnyWeb">
    <w:name w:val="Normal (Web)"/>
    <w:basedOn w:val="Normalny"/>
    <w:uiPriority w:val="99"/>
    <w:rsid w:val="00192BC4"/>
    <w:pPr>
      <w:spacing w:before="100" w:after="119"/>
    </w:pPr>
    <w:rPr>
      <w:color w:val="000000"/>
    </w:rPr>
  </w:style>
  <w:style w:type="table" w:styleId="Tabela-Siatka">
    <w:name w:val="Table Grid"/>
    <w:basedOn w:val="Standardowy"/>
    <w:rsid w:val="004116B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istreci2">
    <w:name w:val="toc 2"/>
    <w:basedOn w:val="Normalny"/>
    <w:next w:val="Normalny"/>
    <w:autoRedefine/>
    <w:uiPriority w:val="39"/>
    <w:unhideWhenUsed/>
    <w:qFormat/>
    <w:rsid w:val="00A27561"/>
    <w:pPr>
      <w:tabs>
        <w:tab w:val="left" w:pos="1276"/>
        <w:tab w:val="right" w:leader="dot" w:pos="9356"/>
      </w:tabs>
      <w:ind w:left="1134" w:right="425" w:hanging="556"/>
    </w:pPr>
    <w:rPr>
      <w:rFonts w:ascii="Calibri" w:hAnsi="Calibri" w:cs="Times New Roman"/>
      <w:sz w:val="18"/>
      <w:szCs w:val="22"/>
    </w:rPr>
  </w:style>
  <w:style w:type="paragraph" w:customStyle="1" w:styleId="NagCandara">
    <w:name w:val="Nagł Candara"/>
    <w:basedOn w:val="Nagwek2"/>
    <w:next w:val="Normalny"/>
    <w:link w:val="NagCandaraZnak"/>
    <w:qFormat/>
    <w:rsid w:val="005B0FA8"/>
    <w:pPr>
      <w:tabs>
        <w:tab w:val="clear" w:pos="720"/>
        <w:tab w:val="clear" w:pos="1451"/>
        <w:tab w:val="clear" w:pos="2131"/>
      </w:tabs>
      <w:spacing w:line="480" w:lineRule="auto"/>
      <w:jc w:val="both"/>
    </w:pPr>
    <w:rPr>
      <w:bCs/>
      <w:sz w:val="20"/>
    </w:rPr>
  </w:style>
  <w:style w:type="character" w:customStyle="1" w:styleId="NagCandaraZnak">
    <w:name w:val="Nagł Candara Znak"/>
    <w:link w:val="NagCandara"/>
    <w:rsid w:val="005B0FA8"/>
    <w:rPr>
      <w:rFonts w:ascii="Candara" w:eastAsia="Times New Roman" w:hAnsi="Candara" w:cs="Arial"/>
      <w:b w:val="0"/>
      <w:bCs/>
      <w:sz w:val="20"/>
      <w:szCs w:val="20"/>
      <w:lang w:eastAsia="pl-PL"/>
    </w:rPr>
  </w:style>
  <w:style w:type="paragraph" w:customStyle="1" w:styleId="Candara">
    <w:name w:val="Candara"/>
    <w:basedOn w:val="Normalny"/>
    <w:link w:val="CandaraZnak"/>
    <w:qFormat/>
    <w:rsid w:val="005B0FA8"/>
  </w:style>
  <w:style w:type="character" w:customStyle="1" w:styleId="CandaraZnak">
    <w:name w:val="Candara Znak"/>
    <w:link w:val="Candara"/>
    <w:rsid w:val="005B0FA8"/>
    <w:rPr>
      <w:rFonts w:ascii="Candara" w:eastAsia="Times New Roman" w:hAnsi="Candara" w:cs="Arial"/>
      <w:sz w:val="20"/>
      <w:szCs w:val="20"/>
      <w:lang w:eastAsia="pl-PL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F65E1C"/>
    <w:pPr>
      <w:keepLines/>
      <w:spacing w:before="480" w:line="276" w:lineRule="auto"/>
      <w:ind w:firstLine="0"/>
      <w:jc w:val="left"/>
      <w:outlineLvl w:val="9"/>
    </w:pPr>
    <w:rPr>
      <w:color w:val="365F91"/>
      <w:kern w:val="0"/>
      <w:sz w:val="28"/>
      <w:szCs w:val="28"/>
    </w:rPr>
  </w:style>
  <w:style w:type="paragraph" w:styleId="Bezodstpw">
    <w:name w:val="No Spacing"/>
    <w:uiPriority w:val="1"/>
    <w:qFormat/>
    <w:rsid w:val="00502E01"/>
    <w:pPr>
      <w:ind w:firstLine="360"/>
      <w:jc w:val="both"/>
    </w:pPr>
    <w:rPr>
      <w:rFonts w:ascii="Candara" w:eastAsia="Times New Roman" w:hAnsi="Candara" w:cs="Arial"/>
    </w:rPr>
  </w:style>
  <w:style w:type="character" w:customStyle="1" w:styleId="Style14ptBold">
    <w:name w:val="Style 14 pt Bold"/>
    <w:rsid w:val="00E2621E"/>
    <w:rPr>
      <w:b/>
      <w:sz w:val="28"/>
      <w:szCs w:val="24"/>
    </w:rPr>
  </w:style>
  <w:style w:type="table" w:customStyle="1" w:styleId="Zwykatabela11">
    <w:name w:val="Zwykła tabela 11"/>
    <w:basedOn w:val="Standardowy"/>
    <w:uiPriority w:val="41"/>
    <w:rsid w:val="00D5683B"/>
    <w:tblPr>
      <w:tblStyleRowBandSize w:val="1"/>
      <w:tblStyleColBandSize w:val="1"/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customStyle="1" w:styleId="Zwykatabela41">
    <w:name w:val="Zwykła tabela 41"/>
    <w:basedOn w:val="Standardowy"/>
    <w:uiPriority w:val="44"/>
    <w:rsid w:val="00B17A48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paragraph" w:styleId="Spistreci1">
    <w:name w:val="toc 1"/>
    <w:basedOn w:val="Normalny"/>
    <w:next w:val="Normalny"/>
    <w:autoRedefine/>
    <w:uiPriority w:val="39"/>
    <w:unhideWhenUsed/>
    <w:rsid w:val="009043A6"/>
  </w:style>
  <w:style w:type="paragraph" w:styleId="Legenda">
    <w:name w:val="caption"/>
    <w:basedOn w:val="Normalny"/>
    <w:next w:val="Normalny"/>
    <w:uiPriority w:val="35"/>
    <w:unhideWhenUsed/>
    <w:qFormat/>
    <w:rsid w:val="00F87917"/>
    <w:rPr>
      <w:b/>
      <w:bCs/>
    </w:rPr>
  </w:style>
  <w:style w:type="paragraph" w:styleId="Spisilustracji">
    <w:name w:val="table of figures"/>
    <w:basedOn w:val="Normalny"/>
    <w:next w:val="Normalny"/>
    <w:uiPriority w:val="99"/>
    <w:unhideWhenUsed/>
    <w:rsid w:val="00880951"/>
  </w:style>
  <w:style w:type="paragraph" w:customStyle="1" w:styleId="Tekstwstpniesformatowany">
    <w:name w:val="Tekst wstępnie sformatowany"/>
    <w:basedOn w:val="Normalny"/>
    <w:rsid w:val="007A61DF"/>
    <w:pPr>
      <w:suppressAutoHyphens/>
      <w:spacing w:line="240" w:lineRule="auto"/>
      <w:ind w:firstLine="0"/>
      <w:jc w:val="left"/>
    </w:pPr>
    <w:rPr>
      <w:rFonts w:ascii="Courier New" w:eastAsia="Courier New" w:hAnsi="Courier New" w:cs="Courier New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Calibri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 w:qFormat="1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header" w:uiPriority="0"/>
    <w:lsdException w:name="caption" w:uiPriority="35" w:qFormat="1"/>
    <w:lsdException w:name="annotation reference" w:uiPriority="0"/>
    <w:lsdException w:name="endnote reference" w:uiPriority="0"/>
    <w:lsdException w:name="endnote text" w:uiPriority="0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iPriority="0" w:unhideWhenUsed="0" w:qFormat="1"/>
    <w:lsdException w:name="Default Paragraph Font" w:uiPriority="0"/>
    <w:lsdException w:name="Body Text" w:uiPriority="0"/>
    <w:lsdException w:name="Body Text Indent" w:uiPriority="0"/>
    <w:lsdException w:name="List Continue 2" w:locked="1"/>
    <w:lsdException w:name="List Continue 3" w:locked="1"/>
    <w:lsdException w:name="List Continue 4" w:locked="1"/>
    <w:lsdException w:name="List Continue 5" w:locked="1"/>
    <w:lsdException w:name="Subtitle" w:semiHidden="0" w:uiPriority="11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Body Text 2" w:uiPriority="0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No List" w:uiPriority="0"/>
    <w:lsdException w:name="Balloon Text" w:uiPriority="0"/>
    <w:lsdException w:name="Table Grid" w:uiPriority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B0FA8"/>
    <w:pPr>
      <w:spacing w:line="360" w:lineRule="auto"/>
      <w:ind w:firstLine="360"/>
      <w:jc w:val="both"/>
    </w:pPr>
    <w:rPr>
      <w:rFonts w:ascii="Candara" w:eastAsia="Times New Roman" w:hAnsi="Candara" w:cs="Aria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192BC4"/>
    <w:pPr>
      <w:keepNext/>
      <w:spacing w:before="240"/>
      <w:outlineLvl w:val="0"/>
    </w:pPr>
    <w:rPr>
      <w:rFonts w:ascii="Cambria" w:hAnsi="Cambria" w:cs="Times New Roman"/>
      <w:b/>
      <w:bCs/>
      <w:kern w:val="32"/>
      <w:sz w:val="32"/>
      <w:szCs w:val="32"/>
    </w:rPr>
  </w:style>
  <w:style w:type="paragraph" w:styleId="Nagwek2">
    <w:name w:val="heading 2"/>
    <w:basedOn w:val="Normalny"/>
    <w:next w:val="Normalny"/>
    <w:link w:val="Nagwek2Znak"/>
    <w:qFormat/>
    <w:rsid w:val="00192BC4"/>
    <w:pPr>
      <w:keepNext/>
      <w:tabs>
        <w:tab w:val="left" w:pos="720"/>
        <w:tab w:val="left" w:pos="1451"/>
        <w:tab w:val="left" w:pos="2131"/>
      </w:tabs>
      <w:jc w:val="center"/>
      <w:outlineLvl w:val="1"/>
    </w:pPr>
    <w:rPr>
      <w:rFonts w:ascii="Times New Roman" w:hAnsi="Times New Roman" w:cs="Times New Roman"/>
      <w:b/>
      <w:sz w:val="32"/>
      <w:szCs w:val="24"/>
      <w:lang w:val="x-none" w:eastAsia="ar-SA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192BC4"/>
    <w:pPr>
      <w:keepNext/>
      <w:spacing w:before="240"/>
      <w:outlineLvl w:val="2"/>
    </w:pPr>
    <w:rPr>
      <w:rFonts w:ascii="Cambria" w:hAnsi="Cambria" w:cs="Times New Roman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C91281"/>
    <w:pPr>
      <w:keepNext/>
      <w:jc w:val="center"/>
      <w:outlineLvl w:val="3"/>
    </w:pPr>
    <w:rPr>
      <w:b/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Tekstpodstawowywcity1">
    <w:name w:val="Tekst podstawowy wcięty1"/>
    <w:basedOn w:val="Normalny"/>
    <w:rsid w:val="00C91281"/>
    <w:pPr>
      <w:ind w:left="284"/>
    </w:pPr>
    <w:rPr>
      <w:b/>
      <w:bCs/>
      <w:i/>
      <w:iCs/>
      <w:sz w:val="24"/>
      <w:szCs w:val="24"/>
    </w:rPr>
  </w:style>
  <w:style w:type="character" w:customStyle="1" w:styleId="Nagwek1Znak">
    <w:name w:val="Nagłówek 1 Znak"/>
    <w:link w:val="Nagwek1"/>
    <w:uiPriority w:val="9"/>
    <w:rsid w:val="00192BC4"/>
    <w:rPr>
      <w:rFonts w:ascii="Cambria" w:eastAsia="Times New Roman" w:hAnsi="Cambria" w:cs="Times New Roman"/>
      <w:b/>
      <w:bCs/>
      <w:kern w:val="32"/>
      <w:sz w:val="32"/>
      <w:szCs w:val="32"/>
      <w:lang w:eastAsia="ar-SA"/>
    </w:rPr>
  </w:style>
  <w:style w:type="character" w:customStyle="1" w:styleId="Nagwek2Znak">
    <w:name w:val="Nagłówek 2 Znak"/>
    <w:link w:val="Nagwek2"/>
    <w:rsid w:val="00192BC4"/>
    <w:rPr>
      <w:rFonts w:ascii="Times New Roman" w:eastAsia="Times New Roman" w:hAnsi="Times New Roman"/>
      <w:b/>
      <w:sz w:val="32"/>
      <w:szCs w:val="24"/>
      <w:lang w:eastAsia="ar-SA"/>
    </w:rPr>
  </w:style>
  <w:style w:type="character" w:customStyle="1" w:styleId="Nagwek3Znak">
    <w:name w:val="Nagłówek 3 Znak"/>
    <w:link w:val="Nagwek3"/>
    <w:uiPriority w:val="9"/>
    <w:semiHidden/>
    <w:rsid w:val="00192BC4"/>
    <w:rPr>
      <w:rFonts w:ascii="Cambria" w:eastAsia="Times New Roman" w:hAnsi="Cambria" w:cs="Times New Roman"/>
      <w:b/>
      <w:bCs/>
      <w:sz w:val="26"/>
      <w:szCs w:val="26"/>
      <w:lang w:eastAsia="ar-SA"/>
    </w:rPr>
  </w:style>
  <w:style w:type="character" w:customStyle="1" w:styleId="Nagwek4Znak">
    <w:name w:val="Nagłówek 4 Znak"/>
    <w:link w:val="Nagwek4"/>
    <w:rsid w:val="00C91281"/>
    <w:rPr>
      <w:rFonts w:eastAsia="Times New Roman"/>
      <w:b/>
      <w:sz w:val="24"/>
      <w:szCs w:val="22"/>
      <w:lang w:eastAsia="pl-PL"/>
    </w:rPr>
  </w:style>
  <w:style w:type="paragraph" w:styleId="Tekstkomentarza">
    <w:name w:val="annotation text"/>
    <w:basedOn w:val="Normalny"/>
    <w:link w:val="TekstkomentarzaZnak"/>
    <w:rsid w:val="00C91281"/>
  </w:style>
  <w:style w:type="character" w:customStyle="1" w:styleId="TekstkomentarzaZnak">
    <w:name w:val="Tekst komentarza Znak"/>
    <w:link w:val="Tekstkomentarza"/>
    <w:rsid w:val="00C91281"/>
    <w:rPr>
      <w:rFonts w:eastAsia="Times New Roman"/>
      <w:sz w:val="22"/>
      <w:szCs w:val="22"/>
      <w:lang w:eastAsia="pl-PL"/>
    </w:rPr>
  </w:style>
  <w:style w:type="paragraph" w:styleId="Nagwek">
    <w:name w:val="header"/>
    <w:basedOn w:val="Normalny"/>
    <w:link w:val="NagwekZnak"/>
    <w:rsid w:val="00C91281"/>
    <w:pPr>
      <w:tabs>
        <w:tab w:val="center" w:pos="4536"/>
        <w:tab w:val="right" w:pos="9072"/>
      </w:tabs>
    </w:pPr>
    <w:rPr>
      <w:sz w:val="24"/>
    </w:rPr>
  </w:style>
  <w:style w:type="character" w:customStyle="1" w:styleId="NagwekZnak">
    <w:name w:val="Nagłówek Znak"/>
    <w:link w:val="Nagwek"/>
    <w:rsid w:val="00C91281"/>
    <w:rPr>
      <w:rFonts w:eastAsia="Times New Roman"/>
      <w:sz w:val="24"/>
      <w:szCs w:val="22"/>
      <w:lang w:eastAsia="pl-PL"/>
    </w:rPr>
  </w:style>
  <w:style w:type="paragraph" w:styleId="Stopka">
    <w:name w:val="footer"/>
    <w:basedOn w:val="Normalny"/>
    <w:link w:val="StopkaZnak"/>
    <w:uiPriority w:val="99"/>
    <w:rsid w:val="00C91281"/>
    <w:pPr>
      <w:tabs>
        <w:tab w:val="center" w:pos="4536"/>
        <w:tab w:val="right" w:pos="9072"/>
      </w:tabs>
    </w:pPr>
    <w:rPr>
      <w:rFonts w:ascii="Times New Roman" w:hAnsi="Times New Roman" w:cs="Times New Roman"/>
      <w:sz w:val="24"/>
      <w:szCs w:val="22"/>
      <w:lang w:val="x-none" w:eastAsia="x-none"/>
    </w:rPr>
  </w:style>
  <w:style w:type="character" w:customStyle="1" w:styleId="StopkaZnak">
    <w:name w:val="Stopka Znak"/>
    <w:link w:val="Stopka"/>
    <w:uiPriority w:val="99"/>
    <w:rsid w:val="00C91281"/>
    <w:rPr>
      <w:rFonts w:ascii="Times New Roman" w:eastAsia="Times New Roman" w:hAnsi="Times New Roman"/>
      <w:sz w:val="24"/>
      <w:szCs w:val="22"/>
    </w:rPr>
  </w:style>
  <w:style w:type="character" w:styleId="Odwoaniedokomentarza">
    <w:name w:val="annotation reference"/>
    <w:rsid w:val="00C91281"/>
    <w:rPr>
      <w:sz w:val="16"/>
      <w:szCs w:val="16"/>
    </w:rPr>
  </w:style>
  <w:style w:type="character" w:styleId="Numerstrony">
    <w:name w:val="page number"/>
    <w:basedOn w:val="Domylnaczcionkaakapitu"/>
    <w:uiPriority w:val="99"/>
    <w:rsid w:val="00C91281"/>
  </w:style>
  <w:style w:type="character" w:styleId="Odwoanieprzypisukocowego">
    <w:name w:val="endnote reference"/>
    <w:rsid w:val="00C91281"/>
    <w:rPr>
      <w:vertAlign w:val="superscript"/>
    </w:rPr>
  </w:style>
  <w:style w:type="paragraph" w:styleId="Tekstprzypisukocowego">
    <w:name w:val="endnote text"/>
    <w:basedOn w:val="Normalny"/>
    <w:link w:val="TekstprzypisukocowegoZnak"/>
    <w:rsid w:val="00C91281"/>
  </w:style>
  <w:style w:type="character" w:customStyle="1" w:styleId="TekstprzypisukocowegoZnak">
    <w:name w:val="Tekst przypisu końcowego Znak"/>
    <w:link w:val="Tekstprzypisukocowego"/>
    <w:rsid w:val="00C91281"/>
    <w:rPr>
      <w:rFonts w:eastAsia="Times New Roman"/>
      <w:sz w:val="22"/>
      <w:szCs w:val="22"/>
      <w:lang w:eastAsia="pl-PL"/>
    </w:rPr>
  </w:style>
  <w:style w:type="paragraph" w:styleId="Tytu">
    <w:name w:val="Title"/>
    <w:basedOn w:val="Normalny"/>
    <w:link w:val="TytuZnak"/>
    <w:qFormat/>
    <w:rsid w:val="00192BC4"/>
    <w:pPr>
      <w:jc w:val="center"/>
    </w:pPr>
    <w:rPr>
      <w:rFonts w:ascii="Tahoma" w:eastAsia="Calibri" w:hAnsi="Tahoma" w:cs="Times New Roman"/>
      <w:b/>
      <w:sz w:val="36"/>
      <w:lang w:val="x-none"/>
    </w:rPr>
  </w:style>
  <w:style w:type="character" w:customStyle="1" w:styleId="TytuZnak">
    <w:name w:val="Tytuł Znak"/>
    <w:link w:val="Tytu"/>
    <w:rsid w:val="00192BC4"/>
    <w:rPr>
      <w:rFonts w:ascii="Tahoma" w:eastAsia="Calibri" w:hAnsi="Tahoma" w:cs="Tahoma"/>
      <w:b/>
      <w:sz w:val="36"/>
      <w:szCs w:val="20"/>
      <w:lang w:eastAsia="pl-PL"/>
    </w:rPr>
  </w:style>
  <w:style w:type="paragraph" w:styleId="Tekstpodstawowy">
    <w:name w:val="Body Text"/>
    <w:basedOn w:val="Normalny"/>
    <w:link w:val="TekstpodstawowyZnak"/>
    <w:rsid w:val="00C91281"/>
    <w:rPr>
      <w:i/>
      <w:color w:val="FF0000"/>
      <w:sz w:val="24"/>
    </w:rPr>
  </w:style>
  <w:style w:type="character" w:customStyle="1" w:styleId="TekstpodstawowyZnak">
    <w:name w:val="Tekst podstawowy Znak"/>
    <w:link w:val="Tekstpodstawowy"/>
    <w:rsid w:val="00C91281"/>
    <w:rPr>
      <w:rFonts w:eastAsia="Times New Roman"/>
      <w:i/>
      <w:color w:val="FF0000"/>
      <w:sz w:val="24"/>
      <w:szCs w:val="22"/>
      <w:lang w:eastAsia="pl-PL"/>
    </w:rPr>
  </w:style>
  <w:style w:type="paragraph" w:styleId="Tekstpodstawowywcity">
    <w:name w:val="Body Text Indent"/>
    <w:basedOn w:val="Normalny"/>
    <w:link w:val="TekstpodstawowywcityZnak"/>
    <w:rsid w:val="00C91281"/>
    <w:pPr>
      <w:ind w:left="360"/>
    </w:pPr>
  </w:style>
  <w:style w:type="character" w:customStyle="1" w:styleId="TekstpodstawowywcityZnak">
    <w:name w:val="Tekst podstawowy wcięty Znak"/>
    <w:link w:val="Tekstpodstawowywcity"/>
    <w:rsid w:val="00C91281"/>
    <w:rPr>
      <w:rFonts w:eastAsia="Times New Roman"/>
      <w:sz w:val="22"/>
      <w:szCs w:val="22"/>
      <w:lang w:eastAsia="pl-PL"/>
    </w:rPr>
  </w:style>
  <w:style w:type="paragraph" w:styleId="Tekstpodstawowy2">
    <w:name w:val="Body Text 2"/>
    <w:basedOn w:val="Normalny"/>
    <w:link w:val="Tekstpodstawowy2Znak"/>
    <w:rsid w:val="00C91281"/>
    <w:rPr>
      <w:color w:val="0000FF"/>
      <w:sz w:val="24"/>
    </w:rPr>
  </w:style>
  <w:style w:type="character" w:customStyle="1" w:styleId="Tekstpodstawowy2Znak">
    <w:name w:val="Tekst podstawowy 2 Znak"/>
    <w:link w:val="Tekstpodstawowy2"/>
    <w:rsid w:val="00C91281"/>
    <w:rPr>
      <w:rFonts w:eastAsia="Times New Roman"/>
      <w:color w:val="0000FF"/>
      <w:sz w:val="24"/>
      <w:szCs w:val="22"/>
      <w:lang w:eastAsia="pl-PL"/>
    </w:rPr>
  </w:style>
  <w:style w:type="paragraph" w:styleId="Tekstpodstawowy3">
    <w:name w:val="Body Text 3"/>
    <w:basedOn w:val="Normalny"/>
    <w:link w:val="Tekstpodstawowy3Znak"/>
    <w:uiPriority w:val="99"/>
    <w:unhideWhenUsed/>
    <w:rsid w:val="00192BC4"/>
    <w:pPr>
      <w:spacing w:after="120"/>
    </w:pPr>
    <w:rPr>
      <w:rFonts w:ascii="Times New Roman" w:hAnsi="Times New Roman" w:cs="Times New Roman"/>
      <w:sz w:val="16"/>
      <w:szCs w:val="16"/>
      <w:lang w:val="x-none" w:eastAsia="ar-SA"/>
    </w:rPr>
  </w:style>
  <w:style w:type="character" w:customStyle="1" w:styleId="Tekstpodstawowy3Znak">
    <w:name w:val="Tekst podstawowy 3 Znak"/>
    <w:link w:val="Tekstpodstawowy3"/>
    <w:uiPriority w:val="99"/>
    <w:rsid w:val="00192BC4"/>
    <w:rPr>
      <w:rFonts w:ascii="Times New Roman" w:eastAsia="Times New Roman" w:hAnsi="Times New Roman"/>
      <w:sz w:val="16"/>
      <w:szCs w:val="16"/>
      <w:lang w:eastAsia="ar-SA"/>
    </w:rPr>
  </w:style>
  <w:style w:type="paragraph" w:styleId="Tekstpodstawowywcity2">
    <w:name w:val="Body Text Indent 2"/>
    <w:basedOn w:val="Normalny"/>
    <w:link w:val="Tekstpodstawowywcity2Znak"/>
    <w:rsid w:val="00C91281"/>
    <w:pPr>
      <w:ind w:left="708"/>
    </w:pPr>
    <w:rPr>
      <w:color w:val="000000"/>
      <w:sz w:val="24"/>
    </w:rPr>
  </w:style>
  <w:style w:type="character" w:customStyle="1" w:styleId="Tekstpodstawowywcity2Znak">
    <w:name w:val="Tekst podstawowy wcięty 2 Znak"/>
    <w:link w:val="Tekstpodstawowywcity2"/>
    <w:rsid w:val="00C91281"/>
    <w:rPr>
      <w:rFonts w:eastAsia="Times New Roman"/>
      <w:color w:val="000000"/>
      <w:sz w:val="24"/>
      <w:szCs w:val="22"/>
      <w:lang w:eastAsia="pl-PL"/>
    </w:rPr>
  </w:style>
  <w:style w:type="paragraph" w:styleId="Tekstpodstawowywcity3">
    <w:name w:val="Body Text Indent 3"/>
    <w:basedOn w:val="Normalny"/>
    <w:link w:val="Tekstpodstawowywcity3Znak"/>
    <w:rsid w:val="00C91281"/>
    <w:pPr>
      <w:ind w:left="426"/>
    </w:pPr>
    <w:rPr>
      <w:sz w:val="24"/>
    </w:rPr>
  </w:style>
  <w:style w:type="character" w:customStyle="1" w:styleId="Tekstpodstawowywcity3Znak">
    <w:name w:val="Tekst podstawowy wcięty 3 Znak"/>
    <w:link w:val="Tekstpodstawowywcity3"/>
    <w:rsid w:val="00C91281"/>
    <w:rPr>
      <w:rFonts w:eastAsia="Times New Roman"/>
      <w:sz w:val="24"/>
      <w:szCs w:val="22"/>
      <w:lang w:eastAsia="pl-PL"/>
    </w:rPr>
  </w:style>
  <w:style w:type="character" w:styleId="Hipercze">
    <w:name w:val="Hyperlink"/>
    <w:uiPriority w:val="99"/>
    <w:rsid w:val="00C91281"/>
    <w:rPr>
      <w:color w:val="0000FF"/>
      <w:u w:val="single"/>
    </w:rPr>
  </w:style>
  <w:style w:type="paragraph" w:styleId="Tematkomentarza">
    <w:name w:val="annotation subject"/>
    <w:basedOn w:val="Tekstkomentarza"/>
    <w:next w:val="Tekstkomentarza"/>
    <w:link w:val="TematkomentarzaZnak"/>
    <w:rsid w:val="00C91281"/>
    <w:rPr>
      <w:b/>
      <w:bCs/>
    </w:rPr>
  </w:style>
  <w:style w:type="character" w:customStyle="1" w:styleId="TematkomentarzaZnak">
    <w:name w:val="Temat komentarza Znak"/>
    <w:link w:val="Tematkomentarza"/>
    <w:rsid w:val="00C91281"/>
    <w:rPr>
      <w:rFonts w:eastAsia="Times New Roman"/>
      <w:b/>
      <w:bCs/>
      <w:sz w:val="22"/>
      <w:szCs w:val="22"/>
      <w:lang w:eastAsia="pl-PL"/>
    </w:rPr>
  </w:style>
  <w:style w:type="paragraph" w:styleId="Tekstdymka">
    <w:name w:val="Balloon Text"/>
    <w:basedOn w:val="Normalny"/>
    <w:link w:val="TekstdymkaZnak"/>
    <w:rsid w:val="00C91281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rsid w:val="00C91281"/>
    <w:rPr>
      <w:rFonts w:ascii="Tahoma" w:eastAsia="Times New Roman" w:hAnsi="Tahoma" w:cs="Tahoma"/>
      <w:sz w:val="16"/>
      <w:szCs w:val="16"/>
      <w:lang w:eastAsia="pl-PL"/>
    </w:rPr>
  </w:style>
  <w:style w:type="paragraph" w:styleId="Akapitzlist">
    <w:name w:val="List Paragraph"/>
    <w:basedOn w:val="Normalny"/>
    <w:uiPriority w:val="34"/>
    <w:qFormat/>
    <w:rsid w:val="00192BC4"/>
    <w:pPr>
      <w:ind w:left="708"/>
    </w:pPr>
    <w:rPr>
      <w:rFonts w:eastAsia="Calibri"/>
    </w:rPr>
  </w:style>
  <w:style w:type="paragraph" w:customStyle="1" w:styleId="Tekst">
    <w:name w:val="Tekst"/>
    <w:basedOn w:val="Normalny"/>
    <w:rsid w:val="00192BC4"/>
    <w:pPr>
      <w:spacing w:after="120"/>
    </w:pPr>
    <w:rPr>
      <w:lang w:val="en-GB"/>
    </w:rPr>
  </w:style>
  <w:style w:type="paragraph" w:customStyle="1" w:styleId="Tekstpodstawowy21">
    <w:name w:val="Tekst podstawowy 21"/>
    <w:basedOn w:val="Normalny"/>
    <w:rsid w:val="00192BC4"/>
    <w:pPr>
      <w:tabs>
        <w:tab w:val="left" w:pos="1423"/>
        <w:tab w:val="left" w:pos="2160"/>
      </w:tabs>
      <w:ind w:left="709" w:hanging="709"/>
    </w:pPr>
    <w:rPr>
      <w:spacing w:val="-3"/>
    </w:rPr>
  </w:style>
  <w:style w:type="paragraph" w:customStyle="1" w:styleId="BodyText21">
    <w:name w:val="Body Text 21"/>
    <w:basedOn w:val="Normalny"/>
    <w:rsid w:val="00192BC4"/>
    <w:pPr>
      <w:tabs>
        <w:tab w:val="left" w:pos="1423"/>
        <w:tab w:val="left" w:pos="2160"/>
      </w:tabs>
      <w:ind w:left="709" w:hanging="709"/>
    </w:pPr>
    <w:rPr>
      <w:spacing w:val="-3"/>
    </w:rPr>
  </w:style>
  <w:style w:type="character" w:customStyle="1" w:styleId="FontStyle22">
    <w:name w:val="Font Style22"/>
    <w:uiPriority w:val="99"/>
    <w:rsid w:val="00192BC4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48">
    <w:name w:val="Font Style48"/>
    <w:uiPriority w:val="99"/>
    <w:rsid w:val="00192BC4"/>
    <w:rPr>
      <w:rFonts w:ascii="Times New Roman" w:hAnsi="Times New Roman" w:cs="Times New Roman"/>
      <w:sz w:val="20"/>
      <w:szCs w:val="20"/>
    </w:rPr>
  </w:style>
  <w:style w:type="character" w:customStyle="1" w:styleId="FontStyle49">
    <w:name w:val="Font Style49"/>
    <w:uiPriority w:val="99"/>
    <w:rsid w:val="00192BC4"/>
    <w:rPr>
      <w:rFonts w:ascii="Times New Roman" w:hAnsi="Times New Roman" w:cs="Times New Roman"/>
      <w:b/>
      <w:bCs/>
      <w:sz w:val="20"/>
      <w:szCs w:val="20"/>
    </w:rPr>
  </w:style>
  <w:style w:type="paragraph" w:customStyle="1" w:styleId="Style1">
    <w:name w:val="Style1"/>
    <w:basedOn w:val="Normalny"/>
    <w:uiPriority w:val="99"/>
    <w:rsid w:val="00192BC4"/>
    <w:pPr>
      <w:widowControl w:val="0"/>
      <w:autoSpaceDN w:val="0"/>
      <w:adjustRightInd w:val="0"/>
    </w:pPr>
    <w:rPr>
      <w:rFonts w:ascii="Tahoma" w:hAnsi="Tahoma" w:cs="Tahoma"/>
    </w:rPr>
  </w:style>
  <w:style w:type="paragraph" w:customStyle="1" w:styleId="Style2">
    <w:name w:val="Style2"/>
    <w:basedOn w:val="Normalny"/>
    <w:uiPriority w:val="99"/>
    <w:rsid w:val="00192BC4"/>
    <w:pPr>
      <w:widowControl w:val="0"/>
      <w:autoSpaceDN w:val="0"/>
      <w:adjustRightInd w:val="0"/>
      <w:spacing w:line="480" w:lineRule="exact"/>
      <w:jc w:val="center"/>
    </w:pPr>
    <w:rPr>
      <w:rFonts w:ascii="Tahoma" w:hAnsi="Tahoma" w:cs="Tahoma"/>
    </w:rPr>
  </w:style>
  <w:style w:type="paragraph" w:customStyle="1" w:styleId="Style3">
    <w:name w:val="Style3"/>
    <w:basedOn w:val="Normalny"/>
    <w:uiPriority w:val="99"/>
    <w:rsid w:val="00192BC4"/>
    <w:pPr>
      <w:widowControl w:val="0"/>
      <w:autoSpaceDN w:val="0"/>
      <w:adjustRightInd w:val="0"/>
    </w:pPr>
    <w:rPr>
      <w:rFonts w:ascii="Tahoma" w:hAnsi="Tahoma" w:cs="Tahoma"/>
    </w:rPr>
  </w:style>
  <w:style w:type="paragraph" w:customStyle="1" w:styleId="Style4">
    <w:name w:val="Style4"/>
    <w:basedOn w:val="Normalny"/>
    <w:uiPriority w:val="99"/>
    <w:rsid w:val="00192BC4"/>
    <w:pPr>
      <w:widowControl w:val="0"/>
      <w:autoSpaceDN w:val="0"/>
      <w:adjustRightInd w:val="0"/>
    </w:pPr>
    <w:rPr>
      <w:rFonts w:ascii="Tahoma" w:hAnsi="Tahoma" w:cs="Tahoma"/>
    </w:rPr>
  </w:style>
  <w:style w:type="paragraph" w:customStyle="1" w:styleId="Style5">
    <w:name w:val="Style5"/>
    <w:basedOn w:val="Normalny"/>
    <w:uiPriority w:val="99"/>
    <w:rsid w:val="00192BC4"/>
    <w:pPr>
      <w:widowControl w:val="0"/>
      <w:autoSpaceDN w:val="0"/>
      <w:adjustRightInd w:val="0"/>
      <w:spacing w:line="480" w:lineRule="exact"/>
    </w:pPr>
    <w:rPr>
      <w:rFonts w:ascii="Tahoma" w:hAnsi="Tahoma" w:cs="Tahoma"/>
    </w:rPr>
  </w:style>
  <w:style w:type="paragraph" w:customStyle="1" w:styleId="Style6">
    <w:name w:val="Style6"/>
    <w:basedOn w:val="Normalny"/>
    <w:uiPriority w:val="99"/>
    <w:rsid w:val="00192BC4"/>
    <w:pPr>
      <w:widowControl w:val="0"/>
      <w:autoSpaceDN w:val="0"/>
      <w:adjustRightInd w:val="0"/>
    </w:pPr>
    <w:rPr>
      <w:rFonts w:ascii="Tahoma" w:hAnsi="Tahoma" w:cs="Tahoma"/>
    </w:rPr>
  </w:style>
  <w:style w:type="character" w:customStyle="1" w:styleId="FontStyle11">
    <w:name w:val="Font Style11"/>
    <w:uiPriority w:val="99"/>
    <w:rsid w:val="00192BC4"/>
    <w:rPr>
      <w:rFonts w:ascii="Tahoma" w:hAnsi="Tahoma" w:cs="Tahoma"/>
      <w:sz w:val="16"/>
      <w:szCs w:val="16"/>
    </w:rPr>
  </w:style>
  <w:style w:type="character" w:customStyle="1" w:styleId="FontStyle12">
    <w:name w:val="Font Style12"/>
    <w:uiPriority w:val="99"/>
    <w:rsid w:val="00192BC4"/>
    <w:rPr>
      <w:rFonts w:ascii="Tahoma" w:hAnsi="Tahoma" w:cs="Tahoma"/>
      <w:sz w:val="18"/>
      <w:szCs w:val="18"/>
    </w:rPr>
  </w:style>
  <w:style w:type="character" w:customStyle="1" w:styleId="FontStyle13">
    <w:name w:val="Font Style13"/>
    <w:uiPriority w:val="99"/>
    <w:rsid w:val="00192BC4"/>
    <w:rPr>
      <w:rFonts w:ascii="Tahoma" w:hAnsi="Tahoma" w:cs="Tahoma"/>
      <w:sz w:val="18"/>
      <w:szCs w:val="18"/>
    </w:rPr>
  </w:style>
  <w:style w:type="character" w:styleId="Pogrubienie">
    <w:name w:val="Strong"/>
    <w:uiPriority w:val="22"/>
    <w:qFormat/>
    <w:rsid w:val="00192BC4"/>
    <w:rPr>
      <w:b/>
      <w:bCs/>
    </w:rPr>
  </w:style>
  <w:style w:type="paragraph" w:styleId="NormalnyWeb">
    <w:name w:val="Normal (Web)"/>
    <w:basedOn w:val="Normalny"/>
    <w:uiPriority w:val="99"/>
    <w:rsid w:val="00192BC4"/>
    <w:pPr>
      <w:spacing w:before="100" w:after="119"/>
    </w:pPr>
    <w:rPr>
      <w:color w:val="000000"/>
    </w:rPr>
  </w:style>
  <w:style w:type="table" w:styleId="Tabela-Siatka">
    <w:name w:val="Table Grid"/>
    <w:basedOn w:val="Standardowy"/>
    <w:rsid w:val="004116B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istreci2">
    <w:name w:val="toc 2"/>
    <w:basedOn w:val="Normalny"/>
    <w:next w:val="Normalny"/>
    <w:autoRedefine/>
    <w:uiPriority w:val="39"/>
    <w:unhideWhenUsed/>
    <w:qFormat/>
    <w:rsid w:val="00A27561"/>
    <w:pPr>
      <w:tabs>
        <w:tab w:val="left" w:pos="1276"/>
        <w:tab w:val="right" w:leader="dot" w:pos="9356"/>
      </w:tabs>
      <w:ind w:left="1134" w:right="425" w:hanging="556"/>
    </w:pPr>
    <w:rPr>
      <w:rFonts w:ascii="Calibri" w:hAnsi="Calibri" w:cs="Times New Roman"/>
      <w:sz w:val="18"/>
      <w:szCs w:val="22"/>
    </w:rPr>
  </w:style>
  <w:style w:type="paragraph" w:customStyle="1" w:styleId="NagCandara">
    <w:name w:val="Nagł Candara"/>
    <w:basedOn w:val="Nagwek2"/>
    <w:next w:val="Normalny"/>
    <w:link w:val="NagCandaraZnak"/>
    <w:qFormat/>
    <w:rsid w:val="005B0FA8"/>
    <w:pPr>
      <w:tabs>
        <w:tab w:val="clear" w:pos="720"/>
        <w:tab w:val="clear" w:pos="1451"/>
        <w:tab w:val="clear" w:pos="2131"/>
      </w:tabs>
      <w:spacing w:line="480" w:lineRule="auto"/>
      <w:jc w:val="both"/>
    </w:pPr>
    <w:rPr>
      <w:bCs/>
      <w:sz w:val="20"/>
    </w:rPr>
  </w:style>
  <w:style w:type="character" w:customStyle="1" w:styleId="NagCandaraZnak">
    <w:name w:val="Nagł Candara Znak"/>
    <w:link w:val="NagCandara"/>
    <w:rsid w:val="005B0FA8"/>
    <w:rPr>
      <w:rFonts w:ascii="Candara" w:eastAsia="Times New Roman" w:hAnsi="Candara" w:cs="Arial"/>
      <w:b w:val="0"/>
      <w:bCs/>
      <w:sz w:val="20"/>
      <w:szCs w:val="20"/>
      <w:lang w:eastAsia="pl-PL"/>
    </w:rPr>
  </w:style>
  <w:style w:type="paragraph" w:customStyle="1" w:styleId="Candara">
    <w:name w:val="Candara"/>
    <w:basedOn w:val="Normalny"/>
    <w:link w:val="CandaraZnak"/>
    <w:qFormat/>
    <w:rsid w:val="005B0FA8"/>
  </w:style>
  <w:style w:type="character" w:customStyle="1" w:styleId="CandaraZnak">
    <w:name w:val="Candara Znak"/>
    <w:link w:val="Candara"/>
    <w:rsid w:val="005B0FA8"/>
    <w:rPr>
      <w:rFonts w:ascii="Candara" w:eastAsia="Times New Roman" w:hAnsi="Candara" w:cs="Arial"/>
      <w:sz w:val="20"/>
      <w:szCs w:val="20"/>
      <w:lang w:eastAsia="pl-PL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F65E1C"/>
    <w:pPr>
      <w:keepLines/>
      <w:spacing w:before="480" w:line="276" w:lineRule="auto"/>
      <w:ind w:firstLine="0"/>
      <w:jc w:val="left"/>
      <w:outlineLvl w:val="9"/>
    </w:pPr>
    <w:rPr>
      <w:color w:val="365F91"/>
      <w:kern w:val="0"/>
      <w:sz w:val="28"/>
      <w:szCs w:val="28"/>
    </w:rPr>
  </w:style>
  <w:style w:type="paragraph" w:styleId="Bezodstpw">
    <w:name w:val="No Spacing"/>
    <w:uiPriority w:val="1"/>
    <w:qFormat/>
    <w:rsid w:val="00502E01"/>
    <w:pPr>
      <w:ind w:firstLine="360"/>
      <w:jc w:val="both"/>
    </w:pPr>
    <w:rPr>
      <w:rFonts w:ascii="Candara" w:eastAsia="Times New Roman" w:hAnsi="Candara" w:cs="Arial"/>
    </w:rPr>
  </w:style>
  <w:style w:type="character" w:customStyle="1" w:styleId="Style14ptBold">
    <w:name w:val="Style 14 pt Bold"/>
    <w:rsid w:val="00E2621E"/>
    <w:rPr>
      <w:b/>
      <w:sz w:val="28"/>
      <w:szCs w:val="24"/>
    </w:rPr>
  </w:style>
  <w:style w:type="table" w:customStyle="1" w:styleId="Zwykatabela11">
    <w:name w:val="Zwykła tabela 11"/>
    <w:basedOn w:val="Standardowy"/>
    <w:uiPriority w:val="41"/>
    <w:rsid w:val="00D5683B"/>
    <w:tblPr>
      <w:tblStyleRowBandSize w:val="1"/>
      <w:tblStyleColBandSize w:val="1"/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customStyle="1" w:styleId="Zwykatabela41">
    <w:name w:val="Zwykła tabela 41"/>
    <w:basedOn w:val="Standardowy"/>
    <w:uiPriority w:val="44"/>
    <w:rsid w:val="00B17A48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paragraph" w:styleId="Spistreci1">
    <w:name w:val="toc 1"/>
    <w:basedOn w:val="Normalny"/>
    <w:next w:val="Normalny"/>
    <w:autoRedefine/>
    <w:uiPriority w:val="39"/>
    <w:unhideWhenUsed/>
    <w:rsid w:val="009043A6"/>
  </w:style>
  <w:style w:type="paragraph" w:styleId="Legenda">
    <w:name w:val="caption"/>
    <w:basedOn w:val="Normalny"/>
    <w:next w:val="Normalny"/>
    <w:uiPriority w:val="35"/>
    <w:unhideWhenUsed/>
    <w:qFormat/>
    <w:rsid w:val="00F87917"/>
    <w:rPr>
      <w:b/>
      <w:bCs/>
    </w:rPr>
  </w:style>
  <w:style w:type="paragraph" w:styleId="Spisilustracji">
    <w:name w:val="table of figures"/>
    <w:basedOn w:val="Normalny"/>
    <w:next w:val="Normalny"/>
    <w:uiPriority w:val="99"/>
    <w:unhideWhenUsed/>
    <w:rsid w:val="00880951"/>
  </w:style>
  <w:style w:type="paragraph" w:customStyle="1" w:styleId="Tekstwstpniesformatowany">
    <w:name w:val="Tekst wstępnie sformatowany"/>
    <w:basedOn w:val="Normalny"/>
    <w:rsid w:val="007A61DF"/>
    <w:pPr>
      <w:suppressAutoHyphens/>
      <w:spacing w:line="240" w:lineRule="auto"/>
      <w:ind w:firstLine="0"/>
      <w:jc w:val="left"/>
    </w:pPr>
    <w:rPr>
      <w:rFonts w:ascii="Courier New" w:eastAsia="Courier New" w:hAnsi="Courier New" w:cs="Courier New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045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007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772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802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62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918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505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463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79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171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899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190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99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3715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51148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8544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3007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988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688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814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emf"/><Relationship Id="rId18" Type="http://schemas.openxmlformats.org/officeDocument/2006/relationships/image" Target="media/image10.png"/><Relationship Id="rId26" Type="http://schemas.openxmlformats.org/officeDocument/2006/relationships/header" Target="header4.xml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header" Target="header3.xml"/><Relationship Id="rId33" Type="http://schemas.openxmlformats.org/officeDocument/2006/relationships/customXml" Target="../customXml/item4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header" Target="header1.xm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24" Type="http://schemas.openxmlformats.org/officeDocument/2006/relationships/image" Target="media/image15.png"/><Relationship Id="rId32" Type="http://schemas.openxmlformats.org/officeDocument/2006/relationships/customXml" Target="../customXml/item3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footer" Target="footer2.xml"/><Relationship Id="rId28" Type="http://schemas.openxmlformats.org/officeDocument/2006/relationships/footer" Target="footer3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customXml" Target="../customXml/item2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header" Target="header2.xml"/><Relationship Id="rId27" Type="http://schemas.openxmlformats.org/officeDocument/2006/relationships/header" Target="header5.xml"/><Relationship Id="rId30" Type="http://schemas.openxmlformats.org/officeDocument/2006/relationships/theme" Target="theme/theme1.xml"/><Relationship Id="rId8" Type="http://schemas.openxmlformats.org/officeDocument/2006/relationships/endnotes" Target="endnot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14.png"/><Relationship Id="rId1" Type="http://schemas.openxmlformats.org/officeDocument/2006/relationships/image" Target="media/image13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16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W:\Dawid%20Stelmach\Papier%20firmowy_KPRM%20Budownictwo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AA41579FEC69804D9B6E7DD27211FE81" ma:contentTypeVersion="13" ma:contentTypeDescription="Utwórz nowy dokument." ma:contentTypeScope="" ma:versionID="dcab6280547552128c78a496bfc8b2fe">
  <xsd:schema xmlns:xsd="http://www.w3.org/2001/XMLSchema" xmlns:xs="http://www.w3.org/2001/XMLSchema" xmlns:p="http://schemas.microsoft.com/office/2006/metadata/properties" xmlns:ns2="89ef9afb-f7e8-4ebc-9394-af9f5df694dc" xmlns:ns3="5e51acca-3bfb-4abd-861e-771d6253521b" targetNamespace="http://schemas.microsoft.com/office/2006/metadata/properties" ma:root="true" ma:fieldsID="6ff957c80a301392b9ebf563a074c6dd" ns2:_="" ns3:_="">
    <xsd:import namespace="89ef9afb-f7e8-4ebc-9394-af9f5df694dc"/>
    <xsd:import namespace="5e51acca-3bfb-4abd-861e-771d6253521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9ef9afb-f7e8-4ebc-9394-af9f5df694d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e51acca-3bfb-4abd-861e-771d6253521b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110BDCE-7136-41F3-86E9-DBF1E3D0374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DD320F34-61A2-4EB1-BE7F-9DE958656D3A}"/>
</file>

<file path=customXml/itemProps3.xml><?xml version="1.0" encoding="utf-8"?>
<ds:datastoreItem xmlns:ds="http://schemas.openxmlformats.org/officeDocument/2006/customXml" ds:itemID="{4B8948CC-DA75-4E2B-A17D-CEB527263278}"/>
</file>

<file path=customXml/itemProps4.xml><?xml version="1.0" encoding="utf-8"?>
<ds:datastoreItem xmlns:ds="http://schemas.openxmlformats.org/officeDocument/2006/customXml" ds:itemID="{690AE1E8-8ACD-4A81-B76B-1F6EE87040E3}"/>
</file>

<file path=docProps/app.xml><?xml version="1.0" encoding="utf-8"?>
<Properties xmlns="http://schemas.openxmlformats.org/officeDocument/2006/extended-properties" xmlns:vt="http://schemas.openxmlformats.org/officeDocument/2006/docPropsVTypes">
  <Template>Papier firmowy_KPRM Budownictwo</Template>
  <TotalTime>479</TotalTime>
  <Pages>15</Pages>
  <Words>1620</Words>
  <Characters>9725</Characters>
  <Application>Microsoft Office Word</Application>
  <DocSecurity>0</DocSecurity>
  <Lines>81</Lines>
  <Paragraphs>22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11323</CharactersWithSpaces>
  <SharedDoc>false</SharedDoc>
  <HLinks>
    <vt:vector size="186" baseType="variant">
      <vt:variant>
        <vt:i4>1638454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_Toc527652185</vt:lpwstr>
      </vt:variant>
      <vt:variant>
        <vt:i4>1638454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_Toc527652184</vt:lpwstr>
      </vt:variant>
      <vt:variant>
        <vt:i4>1638454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_Toc527652183</vt:lpwstr>
      </vt:variant>
      <vt:variant>
        <vt:i4>1638454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_Toc527652182</vt:lpwstr>
      </vt:variant>
      <vt:variant>
        <vt:i4>1638454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_Toc527652181</vt:lpwstr>
      </vt:variant>
      <vt:variant>
        <vt:i4>1638454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_Toc527652180</vt:lpwstr>
      </vt:variant>
      <vt:variant>
        <vt:i4>1441846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_Toc527652179</vt:lpwstr>
      </vt:variant>
      <vt:variant>
        <vt:i4>1441846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_Toc527652178</vt:lpwstr>
      </vt:variant>
      <vt:variant>
        <vt:i4>1441846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_Toc527652177</vt:lpwstr>
      </vt:variant>
      <vt:variant>
        <vt:i4>1441846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_Toc527652176</vt:lpwstr>
      </vt:variant>
      <vt:variant>
        <vt:i4>1441846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_Toc527652175</vt:lpwstr>
      </vt:variant>
      <vt:variant>
        <vt:i4>1441846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_Toc527652174</vt:lpwstr>
      </vt:variant>
      <vt:variant>
        <vt:i4>1441846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_Toc527652173</vt:lpwstr>
      </vt:variant>
      <vt:variant>
        <vt:i4>1441846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_Toc527652171</vt:lpwstr>
      </vt:variant>
      <vt:variant>
        <vt:i4>1441846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_Toc527652170</vt:lpwstr>
      </vt:variant>
      <vt:variant>
        <vt:i4>1507382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_Toc527652169</vt:lpwstr>
      </vt:variant>
      <vt:variant>
        <vt:i4>1507382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_Toc527652168</vt:lpwstr>
      </vt:variant>
      <vt:variant>
        <vt:i4>1507382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_Toc527652167</vt:lpwstr>
      </vt:variant>
      <vt:variant>
        <vt:i4>1507382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_Toc527652166</vt:lpwstr>
      </vt:variant>
      <vt:variant>
        <vt:i4>1507382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_Toc527652165</vt:lpwstr>
      </vt:variant>
      <vt:variant>
        <vt:i4>1507382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_Toc527652164</vt:lpwstr>
      </vt:variant>
      <vt:variant>
        <vt:i4>1507382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_Toc527652163</vt:lpwstr>
      </vt:variant>
      <vt:variant>
        <vt:i4>1507382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_Toc527652162</vt:lpwstr>
      </vt:variant>
      <vt:variant>
        <vt:i4>1507382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_Toc527652161</vt:lpwstr>
      </vt:variant>
      <vt:variant>
        <vt:i4>1507382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_Toc527652160</vt:lpwstr>
      </vt:variant>
      <vt:variant>
        <vt:i4>1310774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_Toc527652159</vt:lpwstr>
      </vt:variant>
      <vt:variant>
        <vt:i4>1310774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_Toc527652158</vt:lpwstr>
      </vt:variant>
      <vt:variant>
        <vt:i4>1310774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_Toc527652157</vt:lpwstr>
      </vt:variant>
      <vt:variant>
        <vt:i4>1310774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_Toc527652156</vt:lpwstr>
      </vt:variant>
      <vt:variant>
        <vt:i4>1310774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_Toc527652155</vt:lpwstr>
      </vt:variant>
      <vt:variant>
        <vt:i4>1310774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_Toc527652154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Dawid Stelmach</dc:creator>
  <cp:lastModifiedBy>tomasz.skrzypczak</cp:lastModifiedBy>
  <cp:revision>34</cp:revision>
  <cp:lastPrinted>2020-03-30T10:12:00Z</cp:lastPrinted>
  <dcterms:created xsi:type="dcterms:W3CDTF">2019-09-06T13:08:00Z</dcterms:created>
  <dcterms:modified xsi:type="dcterms:W3CDTF">2020-10-29T23:57:00Z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0x010100AA41579FEC69804D9B6E7DD27211FE81</vt:lpwstr>
  </property>
</Properties>
</file>